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1822C2" w14:textId="51A1C8DF" w:rsidR="005D4FFF" w:rsidRPr="00CB1A67" w:rsidRDefault="00A74A0B" w:rsidP="006B3E30">
      <w:pPr>
        <w:spacing w:before="240" w:after="240"/>
        <w:rPr>
          <w:rFonts w:ascii="Cambria" w:hAnsi="Cambria"/>
          <w:color w:val="434E7E"/>
          <w:spacing w:val="-1"/>
          <w:sz w:val="28"/>
          <w:szCs w:val="28"/>
        </w:rPr>
      </w:pPr>
      <w:r>
        <w:rPr>
          <w:rFonts w:ascii="Cambria" w:hAnsi="Cambria"/>
          <w:noProof/>
          <w:color w:val="434E7E"/>
          <w:spacing w:val="-1"/>
          <w:sz w:val="28"/>
          <w:szCs w:val="28"/>
        </w:rPr>
        <w:drawing>
          <wp:anchor distT="0" distB="0" distL="114300" distR="114300" simplePos="0" relativeHeight="251658240" behindDoc="0" locked="0" layoutInCell="1" allowOverlap="1" wp14:anchorId="0B8955C9" wp14:editId="327F9228">
            <wp:simplePos x="0" y="0"/>
            <wp:positionH relativeFrom="column">
              <wp:posOffset>-38100</wp:posOffset>
            </wp:positionH>
            <wp:positionV relativeFrom="paragraph">
              <wp:posOffset>-601980</wp:posOffset>
            </wp:positionV>
            <wp:extent cx="1584960" cy="520203"/>
            <wp:effectExtent l="0" t="0" r="0" b="0"/>
            <wp:wrapNone/>
            <wp:docPr id="1041266353" name="Picture 1" descr="A black and blue logo&#10;&#10;AI-generated content may be incorrect.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41266353" name="Picture 1" descr="A black and blue logo&#10;&#10;AI-generated content may be incorrect.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84960" cy="520203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B1A67" w:rsidRPr="00CB1A67">
        <w:rPr>
          <w:rFonts w:ascii="Cambria" w:hAnsi="Cambria"/>
          <w:color w:val="434E7E"/>
          <w:spacing w:val="-1"/>
          <w:sz w:val="28"/>
          <w:szCs w:val="28"/>
        </w:rPr>
        <w:t>Water</w:t>
      </w:r>
      <w:r w:rsidR="00C146C8" w:rsidRPr="00CB1A67">
        <w:rPr>
          <w:rFonts w:ascii="Cambria" w:hAnsi="Cambria"/>
          <w:color w:val="434E7E"/>
          <w:spacing w:val="-1"/>
          <w:sz w:val="28"/>
          <w:szCs w:val="28"/>
        </w:rPr>
        <w:t xml:space="preserve"> management policy</w:t>
      </w:r>
      <w:r w:rsidR="00CB1A67" w:rsidRPr="00CB1A67">
        <w:rPr>
          <w:rFonts w:ascii="Cambria" w:hAnsi="Cambria"/>
          <w:color w:val="434E7E"/>
          <w:spacing w:val="-1"/>
          <w:sz w:val="28"/>
          <w:szCs w:val="28"/>
        </w:rPr>
        <w:t xml:space="preserve"> template</w:t>
      </w: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382"/>
        <w:gridCol w:w="8"/>
        <w:gridCol w:w="1484"/>
        <w:gridCol w:w="745"/>
        <w:gridCol w:w="3449"/>
      </w:tblGrid>
      <w:tr w:rsidR="00C146C8" w:rsidRPr="00EC76CF" w14:paraId="046CCB0F" w14:textId="77777777" w:rsidTr="004645CD">
        <w:trPr>
          <w:trHeight w:hRule="exact" w:val="464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434E7E"/>
          </w:tcPr>
          <w:p w14:paraId="52939FF8" w14:textId="3F9E4DB2" w:rsidR="00C146C8" w:rsidRPr="00EC76CF" w:rsidRDefault="00C146C8" w:rsidP="00C146C8">
            <w:pPr>
              <w:pStyle w:val="TableParagraph"/>
              <w:spacing w:before="96"/>
              <w:ind w:left="101"/>
              <w:rPr>
                <w:rFonts w:ascii="Cambria" w:eastAsia="Arial" w:hAnsi="Cambria" w:cs="Arial"/>
                <w:bCs/>
              </w:rPr>
            </w:pPr>
            <w:r w:rsidRPr="00EC76CF">
              <w:rPr>
                <w:rFonts w:ascii="Cambria" w:hAnsi="Cambria"/>
                <w:bCs/>
                <w:color w:val="FFFFFF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management</w:t>
            </w:r>
            <w:r w:rsidRPr="00EC76CF">
              <w:rPr>
                <w:rFonts w:ascii="Cambria" w:hAnsi="Cambria"/>
                <w:bCs/>
                <w:color w:val="FFFFFF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policy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</w:rPr>
              <w:t>&amp;</w:t>
            </w:r>
            <w:r w:rsidRPr="00EC76CF">
              <w:rPr>
                <w:rFonts w:ascii="Cambria" w:hAnsi="Cambria"/>
                <w:bCs/>
                <w:color w:val="FFFFFF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FFFFFF"/>
                <w:spacing w:val="-1"/>
              </w:rPr>
              <w:t>plan</w:t>
            </w:r>
          </w:p>
        </w:tc>
      </w:tr>
      <w:tr w:rsidR="00C146C8" w:rsidRPr="00EC76CF" w14:paraId="668CF183" w14:textId="77777777" w:rsidTr="004645CD">
        <w:trPr>
          <w:trHeight w:hRule="exact" w:val="521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CB6A962" w14:textId="1B05684B" w:rsidR="00C146C8" w:rsidRPr="00EC76CF" w:rsidRDefault="00C146C8" w:rsidP="00C146C8">
            <w:pPr>
              <w:pStyle w:val="TableParagraph"/>
              <w:spacing w:before="127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Part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I: Property</w:t>
            </w:r>
            <w:r w:rsidRPr="00EC76CF">
              <w:rPr>
                <w:rFonts w:ascii="Cambria" w:hAnsi="Cambria"/>
                <w:bCs/>
                <w:color w:val="434E7E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information</w:t>
            </w:r>
          </w:p>
        </w:tc>
      </w:tr>
      <w:tr w:rsidR="00C146C8" w:rsidRPr="00EC76CF" w14:paraId="2B1B261E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81A116C" w14:textId="77777777" w:rsidR="00C146C8" w:rsidRPr="00EC76CF" w:rsidRDefault="00C146C8" w:rsidP="00773C0F">
            <w:pPr>
              <w:pStyle w:val="TableParagraph"/>
              <w:spacing w:line="251" w:lineRule="exact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Basic</w:t>
            </w:r>
            <w:r w:rsidRPr="00EC76CF">
              <w:rPr>
                <w:rFonts w:ascii="Cambria" w:hAnsi="Cambria"/>
                <w:bCs/>
                <w:color w:val="434E7E"/>
                <w:spacing w:val="-18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information</w:t>
            </w:r>
          </w:p>
        </w:tc>
      </w:tr>
      <w:tr w:rsidR="00C146C8" w:rsidRPr="00EC76CF" w14:paraId="271E66C9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B92041F" w14:textId="6877CF84" w:rsidR="00C146C8" w:rsidRPr="00EC76CF" w:rsidRDefault="006727F8" w:rsidP="004645CD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="0016524B"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="00C146C8" w:rsidRPr="00EC76CF">
              <w:rPr>
                <w:rFonts w:ascii="Cambria" w:hAnsi="Cambria"/>
                <w:bCs/>
                <w:color w:val="414042"/>
                <w:spacing w:val="-1"/>
              </w:rPr>
              <w:t>name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BB4EE1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105DF33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59E79D" w14:textId="77777777" w:rsidR="00C146C8" w:rsidRPr="00EC76CF" w:rsidRDefault="00C146C8" w:rsidP="004645CD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Address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8174D86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8B2E2B1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9509957" w14:textId="0601D228" w:rsidR="00C146C8" w:rsidRPr="00EC76CF" w:rsidRDefault="00EC76CF" w:rsidP="004645CD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Year built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179B6F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79C632A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1AF7352" w14:textId="1544D28E" w:rsidR="00C146C8" w:rsidRPr="00EC76CF" w:rsidRDefault="00E303B1" w:rsidP="004645CD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hAnsi="Cambria"/>
                <w:bCs/>
                <w:color w:val="414042"/>
              </w:rPr>
              <w:t>Rentable s</w:t>
            </w:r>
            <w:r w:rsidR="00EC76CF">
              <w:rPr>
                <w:rFonts w:ascii="Cambria" w:hAnsi="Cambria"/>
                <w:bCs/>
                <w:color w:val="414042"/>
              </w:rPr>
              <w:t>quare feet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2E7F484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83369F0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5951BCC" w14:textId="77777777" w:rsidR="00C146C8" w:rsidRPr="00EC76CF" w:rsidRDefault="00C146C8" w:rsidP="004645CD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Management</w:t>
            </w:r>
            <w:r w:rsidRPr="00EC76CF">
              <w:rPr>
                <w:rFonts w:ascii="Cambria" w:hAnsi="Cambria"/>
                <w:bCs/>
                <w:color w:val="414042"/>
                <w:spacing w:val="-22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company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4583D4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96E4885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7740F47" w14:textId="3CD4BDF3" w:rsidR="00C146C8" w:rsidRPr="00EC76CF" w:rsidRDefault="006727F8" w:rsidP="004645CD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="00E303B1">
              <w:rPr>
                <w:rFonts w:ascii="Cambria" w:hAnsi="Cambria"/>
                <w:bCs/>
                <w:color w:val="414042"/>
                <w:spacing w:val="-1"/>
              </w:rPr>
              <w:t xml:space="preserve"> </w:t>
            </w:r>
            <w:r w:rsidR="00C146C8" w:rsidRPr="00EC76CF">
              <w:rPr>
                <w:rFonts w:ascii="Cambria" w:hAnsi="Cambria"/>
                <w:bCs/>
                <w:color w:val="414042"/>
                <w:spacing w:val="-1"/>
              </w:rPr>
              <w:t>manager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A7AF0A2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4187EC4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6E11612" w14:textId="61A95692" w:rsidR="004D7BD8" w:rsidRPr="004645CD" w:rsidRDefault="00C146C8" w:rsidP="004645CD">
            <w:pPr>
              <w:pStyle w:val="TableParagraph"/>
              <w:spacing w:line="251" w:lineRule="exact"/>
              <w:ind w:left="101"/>
              <w:rPr>
                <w:rFonts w:ascii="Cambria" w:hAnsi="Cambria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5"/>
              </w:rPr>
              <w:t xml:space="preserve"> </w:t>
            </w:r>
            <w:r w:rsidR="00661C8C" w:rsidRPr="00EC76CF">
              <w:rPr>
                <w:rFonts w:ascii="Cambria" w:hAnsi="Cambria"/>
                <w:bCs/>
                <w:color w:val="434E7E"/>
              </w:rPr>
              <w:t>s</w:t>
            </w:r>
            <w:r w:rsidRPr="00EC76CF">
              <w:rPr>
                <w:rFonts w:ascii="Cambria" w:hAnsi="Cambria"/>
                <w:bCs/>
                <w:color w:val="434E7E"/>
              </w:rPr>
              <w:t>upply</w:t>
            </w:r>
          </w:p>
        </w:tc>
      </w:tr>
      <w:tr w:rsidR="00C146C8" w:rsidRPr="00EC76CF" w14:paraId="71822837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AC3F0F4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Source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9FFB2FB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41A63EC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94DA870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Metering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3439E3E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81AA70F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37845CD" w14:textId="773E8EA0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Cooling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="00661C8C" w:rsidRPr="00EC76CF">
              <w:rPr>
                <w:rFonts w:ascii="Cambria" w:hAnsi="Cambria"/>
                <w:bCs/>
                <w:color w:val="434E7E"/>
              </w:rPr>
              <w:t>t</w:t>
            </w:r>
            <w:r w:rsidRPr="00EC76CF">
              <w:rPr>
                <w:rFonts w:ascii="Cambria" w:hAnsi="Cambria"/>
                <w:bCs/>
                <w:color w:val="434E7E"/>
              </w:rPr>
              <w:t>ower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(if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applicable)</w:t>
            </w:r>
          </w:p>
        </w:tc>
      </w:tr>
      <w:tr w:rsidR="00C146C8" w:rsidRPr="00EC76CF" w14:paraId="6E20964C" w14:textId="77777777" w:rsidTr="00A162AB">
        <w:trPr>
          <w:trHeight w:hRule="exact" w:val="864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187BF45" w14:textId="4EE91D58" w:rsidR="002A7887" w:rsidRPr="00890061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hAnsi="Cambria"/>
                <w:bCs/>
                <w:color w:val="414042"/>
                <w:spacing w:val="-9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description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FC18538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0252B736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332E39B" w14:textId="77777777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Restrooms</w:t>
            </w:r>
          </w:p>
        </w:tc>
      </w:tr>
      <w:tr w:rsidR="00C146C8" w:rsidRPr="00EC76CF" w14:paraId="58605B76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A4B3682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toilets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276F34A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A434AEE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3A1A832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urinals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BBE2FF9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D8F1CC1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29E86D3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faucets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6A6F198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A5AB534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64EDC00" w14:textId="77777777" w:rsidR="00C146C8" w:rsidRPr="00EC76CF" w:rsidRDefault="00C146C8" w:rsidP="004645CD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Kitchens</w:t>
            </w:r>
          </w:p>
        </w:tc>
      </w:tr>
      <w:tr w:rsidR="00C146C8" w:rsidRPr="00EC76CF" w14:paraId="1C8A83CA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4E6777D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Total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number</w:t>
            </w:r>
            <w:r w:rsidRPr="00EC76CF">
              <w:rPr>
                <w:rFonts w:ascii="Cambria" w:hAnsi="Cambria"/>
                <w:bCs/>
                <w:color w:val="414042"/>
                <w:spacing w:val="-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faucets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and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flow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rate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882C9F5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02367F4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8EE9050" w14:textId="77777777" w:rsidR="00C146C8" w:rsidRPr="00EC76CF" w:rsidRDefault="00C146C8" w:rsidP="0089006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Other</w:t>
            </w:r>
            <w:r w:rsidRPr="00EC76CF">
              <w:rPr>
                <w:rFonts w:ascii="Cambria" w:hAnsi="Cambria"/>
                <w:bCs/>
                <w:color w:val="414042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uses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(e.g.,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dishwashers,</w:t>
            </w:r>
            <w:r w:rsidRPr="00EC76CF">
              <w:rPr>
                <w:rFonts w:ascii="Cambria" w:hAnsi="Cambria"/>
                <w:bCs/>
                <w:color w:val="414042"/>
                <w:spacing w:val="29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icemakers)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322FBD1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4C78872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A060A58" w14:textId="77777777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Landscaping</w:t>
            </w:r>
          </w:p>
        </w:tc>
      </w:tr>
      <w:tr w:rsidR="00C146C8" w:rsidRPr="00EC76CF" w14:paraId="47366EF0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5CA32EA" w14:textId="77777777" w:rsidR="00C146C8" w:rsidRPr="00EC76CF" w:rsidRDefault="00C146C8" w:rsidP="0089006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Plant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requirements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(note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pacing w:val="39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native</w:t>
            </w:r>
            <w:r w:rsidRPr="00EC76CF">
              <w:rPr>
                <w:rFonts w:ascii="Cambria" w:hAnsi="Cambria"/>
                <w:bCs/>
                <w:color w:val="414042"/>
                <w:spacing w:val="-1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vegetation)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9100903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733B68E" w14:textId="77777777" w:rsidTr="00A162AB">
        <w:trPr>
          <w:trHeight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E4AC588" w14:textId="77777777" w:rsidR="00C146C8" w:rsidRPr="00EC76CF" w:rsidRDefault="00C146C8" w:rsidP="0089006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Irrigation</w:t>
            </w:r>
            <w:r w:rsidRPr="00EC76CF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description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588ABCD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943C908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5EF52AF" w14:textId="12661150" w:rsidR="00C146C8" w:rsidRPr="00EC76CF" w:rsidRDefault="00C146C8" w:rsidP="004645CD">
            <w:pPr>
              <w:pStyle w:val="TableParagraph"/>
              <w:spacing w:line="252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Other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systems</w:t>
            </w:r>
          </w:p>
        </w:tc>
      </w:tr>
      <w:tr w:rsidR="00C146C8" w:rsidRPr="00EC76CF" w14:paraId="5EC42784" w14:textId="77777777" w:rsidTr="00A162AB">
        <w:trPr>
          <w:trHeight w:hRule="exact"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884205B" w14:textId="77777777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FDA24D7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15F9D96" w14:textId="77777777" w:rsidTr="00A162AB">
        <w:trPr>
          <w:trHeight w:hRule="exact" w:val="432"/>
        </w:trPr>
        <w:tc>
          <w:tcPr>
            <w:tcW w:w="218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62CE3DF" w14:textId="64EB80E0" w:rsidR="00C146C8" w:rsidRPr="00EC76CF" w:rsidRDefault="00C146C8" w:rsidP="00890061">
            <w:pPr>
              <w:pStyle w:val="TableParagraph"/>
              <w:spacing w:line="250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82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32EB196" w14:textId="77777777" w:rsidR="00C146C8" w:rsidRPr="00EC76CF" w:rsidRDefault="00C146C8" w:rsidP="0089006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988C571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01B11DC" w14:textId="4278CE01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Water</w:t>
            </w:r>
            <w:r w:rsidRPr="00EC76CF">
              <w:rPr>
                <w:rFonts w:ascii="Cambria" w:hAnsi="Cambria"/>
                <w:bCs/>
                <w:color w:val="434E7E"/>
                <w:spacing w:val="-12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reuse</w:t>
            </w:r>
            <w:r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system</w:t>
            </w:r>
          </w:p>
        </w:tc>
      </w:tr>
      <w:tr w:rsidR="00C146C8" w:rsidRPr="00EC76CF" w14:paraId="72B7C976" w14:textId="77777777" w:rsidTr="00A162AB">
        <w:trPr>
          <w:trHeight w:hRule="exact" w:val="432"/>
        </w:trPr>
        <w:tc>
          <w:tcPr>
            <w:tcW w:w="2176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F0B5372" w14:textId="0744D8E2" w:rsidR="00044ED0" w:rsidRPr="00C839A1" w:rsidRDefault="00C146C8" w:rsidP="00C839A1">
            <w:pPr>
              <w:pStyle w:val="TableParagraph"/>
              <w:spacing w:line="250" w:lineRule="exact"/>
              <w:ind w:left="144" w:right="144"/>
              <w:rPr>
                <w:rFonts w:ascii="Cambria" w:hAnsi="Cambria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System</w:t>
            </w:r>
            <w:r w:rsidRPr="00EC76CF">
              <w:rPr>
                <w:rFonts w:ascii="Cambria" w:hAnsi="Cambria"/>
                <w:bCs/>
                <w:color w:val="414042"/>
                <w:spacing w:val="-1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description</w:t>
            </w:r>
          </w:p>
        </w:tc>
        <w:tc>
          <w:tcPr>
            <w:tcW w:w="2824" w:type="pct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08D2B01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77A1AFB" w14:textId="77777777" w:rsidTr="004645CD">
        <w:trPr>
          <w:trHeight w:hRule="exact" w:val="432"/>
        </w:trPr>
        <w:tc>
          <w:tcPr>
            <w:tcW w:w="5000" w:type="pct"/>
            <w:gridSpan w:val="5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B896B3" w14:textId="707B1206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34E7E"/>
                <w:spacing w:val="-1"/>
              </w:rPr>
              <w:t>Drought</w:t>
            </w:r>
            <w:r w:rsidRPr="00EC76CF">
              <w:rPr>
                <w:rFonts w:ascii="Cambria" w:hAnsi="Cambria"/>
                <w:bCs/>
                <w:color w:val="434E7E"/>
                <w:spacing w:val="-2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conditions</w:t>
            </w:r>
          </w:p>
        </w:tc>
      </w:tr>
      <w:tr w:rsidR="00C839A1" w:rsidRPr="00EC76CF" w14:paraId="5ED516F3" w14:textId="00F4E68B" w:rsidTr="00A162AB">
        <w:trPr>
          <w:trHeight w:hRule="exact" w:val="435"/>
        </w:trPr>
        <w:tc>
          <w:tcPr>
            <w:tcW w:w="2176" w:type="pct"/>
            <w:vMerge w:val="restart"/>
            <w:tcBorders>
              <w:top w:val="single" w:sz="5" w:space="0" w:color="818181"/>
              <w:left w:val="single" w:sz="5" w:space="0" w:color="818181"/>
              <w:right w:val="single" w:sz="6" w:space="0" w:color="818181"/>
            </w:tcBorders>
            <w:vAlign w:val="center"/>
          </w:tcPr>
          <w:p w14:paraId="6269F3BC" w14:textId="2DC32EFB" w:rsidR="004645CD" w:rsidRPr="00A162AB" w:rsidRDefault="00C839A1" w:rsidP="00A162AB">
            <w:pPr>
              <w:pStyle w:val="TableParagraph"/>
              <w:spacing w:line="250" w:lineRule="exact"/>
              <w:ind w:left="102"/>
              <w:rPr>
                <w:rFonts w:ascii="Cambria" w:hAnsi="Cambria"/>
                <w:bCs/>
                <w:color w:val="414042"/>
                <w:spacing w:val="-6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Is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the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property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in</w:t>
            </w:r>
            <w:r w:rsidRPr="00EC76CF">
              <w:rPr>
                <w:rFonts w:ascii="Cambria" w:hAnsi="Cambria"/>
                <w:bCs/>
                <w:color w:val="414042"/>
                <w:spacing w:val="-6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drought-stricken</w:t>
            </w:r>
            <w:r w:rsidRPr="00EC76CF">
              <w:rPr>
                <w:rFonts w:ascii="Cambria" w:hAnsi="Cambria"/>
                <w:bCs/>
                <w:color w:val="414042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area?</w:t>
            </w:r>
          </w:p>
        </w:tc>
        <w:tc>
          <w:tcPr>
            <w:tcW w:w="741" w:type="pct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15B86A5C" w14:textId="341A6991" w:rsidR="00C839A1" w:rsidRPr="00EC76CF" w:rsidRDefault="00C839A1" w:rsidP="00643E23">
            <w:pPr>
              <w:ind w:left="101"/>
              <w:jc w:val="center"/>
              <w:rPr>
                <w:rFonts w:ascii="Cambria" w:hAnsi="Cambria"/>
                <w:bCs w:val="0"/>
                <w:color w:val="414042"/>
                <w:w w:val="99"/>
              </w:rPr>
            </w:pPr>
            <w:r>
              <w:rPr>
                <w:rFonts w:ascii="Cambria" w:hAnsi="Cambria"/>
                <w:bCs w:val="0"/>
                <w:color w:val="414042"/>
                <w:w w:val="99"/>
              </w:rPr>
              <w:t>Yes</w:t>
            </w:r>
          </w:p>
        </w:tc>
        <w:tc>
          <w:tcPr>
            <w:tcW w:w="370" w:type="pct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3A0A30EB" w14:textId="77777777" w:rsidR="00C839A1" w:rsidRPr="00643E23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1713" w:type="pct"/>
            <w:vMerge w:val="restart"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4E3D021E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16C4C813" w14:textId="570AD56A" w:rsidTr="00A162AB">
        <w:trPr>
          <w:trHeight w:hRule="exact" w:val="450"/>
        </w:trPr>
        <w:tc>
          <w:tcPr>
            <w:tcW w:w="2176" w:type="pct"/>
            <w:vMerge/>
            <w:tcBorders>
              <w:left w:val="single" w:sz="5" w:space="0" w:color="818181"/>
              <w:bottom w:val="single" w:sz="5" w:space="0" w:color="818181"/>
              <w:right w:val="single" w:sz="6" w:space="0" w:color="818181"/>
            </w:tcBorders>
            <w:vAlign w:val="center"/>
          </w:tcPr>
          <w:p w14:paraId="1DDBD931" w14:textId="77777777" w:rsidR="00C839A1" w:rsidRPr="00EC76CF" w:rsidRDefault="00C839A1" w:rsidP="00A162AB">
            <w:pPr>
              <w:pStyle w:val="TableParagraph"/>
              <w:spacing w:line="250" w:lineRule="exact"/>
              <w:ind w:left="102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741" w:type="pct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1627FA94" w14:textId="548B756C" w:rsidR="00C839A1" w:rsidRPr="00EC76CF" w:rsidRDefault="00C839A1" w:rsidP="00643E23">
            <w:pPr>
              <w:ind w:left="101"/>
              <w:jc w:val="center"/>
              <w:rPr>
                <w:rFonts w:ascii="Cambria" w:hAnsi="Cambria"/>
                <w:bCs w:val="0"/>
                <w:color w:val="414042"/>
                <w:w w:val="99"/>
              </w:rPr>
            </w:pPr>
            <w:r>
              <w:rPr>
                <w:rFonts w:ascii="Cambria" w:hAnsi="Cambria"/>
                <w:bCs w:val="0"/>
                <w:color w:val="414042"/>
                <w:w w:val="99"/>
              </w:rPr>
              <w:t>No</w:t>
            </w:r>
          </w:p>
        </w:tc>
        <w:tc>
          <w:tcPr>
            <w:tcW w:w="370" w:type="pct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70E89E57" w14:textId="7A0A4BFF" w:rsidR="00C839A1" w:rsidRPr="00643E23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1713" w:type="pct"/>
            <w:vMerge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55AA2BF5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19BC772F" w14:textId="4AC97328" w:rsidTr="00A162AB">
        <w:trPr>
          <w:trHeight w:hRule="exact" w:val="465"/>
        </w:trPr>
        <w:tc>
          <w:tcPr>
            <w:tcW w:w="2176" w:type="pct"/>
            <w:vMerge w:val="restart"/>
            <w:tcBorders>
              <w:top w:val="single" w:sz="5" w:space="0" w:color="818181"/>
              <w:left w:val="single" w:sz="5" w:space="0" w:color="818181"/>
              <w:right w:val="single" w:sz="6" w:space="0" w:color="818181"/>
            </w:tcBorders>
            <w:vAlign w:val="center"/>
          </w:tcPr>
          <w:p w14:paraId="2FDE45B7" w14:textId="77777777" w:rsidR="00C839A1" w:rsidRPr="00EC76CF" w:rsidRDefault="00C839A1" w:rsidP="00A162AB">
            <w:pPr>
              <w:pStyle w:val="TableParagraph"/>
              <w:ind w:left="102" w:right="396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Are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mandatory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restrictions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in</w:t>
            </w:r>
            <w:r w:rsidRPr="00EC76CF">
              <w:rPr>
                <w:rFonts w:ascii="Cambria" w:hAnsi="Cambria"/>
                <w:bCs/>
                <w:color w:val="414042"/>
                <w:spacing w:val="30"/>
                <w:w w:val="99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effect?</w:t>
            </w:r>
          </w:p>
        </w:tc>
        <w:tc>
          <w:tcPr>
            <w:tcW w:w="741" w:type="pct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7D25445C" w14:textId="29E334DE" w:rsidR="00C839A1" w:rsidRPr="00EC76CF" w:rsidRDefault="00C839A1" w:rsidP="00643E23">
            <w:pPr>
              <w:pStyle w:val="TableParagraph"/>
              <w:ind w:left="101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eastAsia="Arial" w:hAnsi="Cambria" w:cs="Arial"/>
                <w:bCs/>
                <w:color w:val="414042"/>
              </w:rPr>
              <w:t>Yes</w:t>
            </w:r>
          </w:p>
        </w:tc>
        <w:tc>
          <w:tcPr>
            <w:tcW w:w="370" w:type="pct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61274BDD" w14:textId="77777777" w:rsidR="00C839A1" w:rsidRPr="00EC76CF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1713" w:type="pct"/>
            <w:vMerge/>
            <w:tcBorders>
              <w:left w:val="single" w:sz="6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2D53940F" w14:textId="77777777" w:rsidR="00C839A1" w:rsidRPr="00EC76CF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839A1" w:rsidRPr="00EC76CF" w14:paraId="0BCBA9FB" w14:textId="77777777" w:rsidTr="00A162AB">
        <w:trPr>
          <w:trHeight w:hRule="exact" w:val="420"/>
        </w:trPr>
        <w:tc>
          <w:tcPr>
            <w:tcW w:w="2176" w:type="pct"/>
            <w:vMerge/>
            <w:tcBorders>
              <w:left w:val="single" w:sz="5" w:space="0" w:color="818181"/>
              <w:bottom w:val="single" w:sz="5" w:space="0" w:color="818181"/>
              <w:right w:val="single" w:sz="6" w:space="0" w:color="818181"/>
            </w:tcBorders>
            <w:vAlign w:val="center"/>
          </w:tcPr>
          <w:p w14:paraId="5A9B1765" w14:textId="77777777" w:rsidR="00C839A1" w:rsidRPr="00EC76CF" w:rsidRDefault="00C839A1" w:rsidP="00A162AB">
            <w:pPr>
              <w:pStyle w:val="TableParagraph"/>
              <w:ind w:left="102" w:right="396"/>
              <w:rPr>
                <w:rFonts w:ascii="Cambria" w:hAnsi="Cambria"/>
                <w:bCs/>
                <w:color w:val="414042"/>
              </w:rPr>
            </w:pPr>
          </w:p>
        </w:tc>
        <w:tc>
          <w:tcPr>
            <w:tcW w:w="741" w:type="pct"/>
            <w:gridSpan w:val="2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0ADD5AC2" w14:textId="3AC6E483" w:rsidR="00C839A1" w:rsidRPr="00EC76CF" w:rsidRDefault="00C839A1" w:rsidP="00643E23">
            <w:pPr>
              <w:pStyle w:val="TableParagraph"/>
              <w:ind w:left="101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  <w:r>
              <w:rPr>
                <w:rFonts w:ascii="Cambria" w:eastAsia="Arial" w:hAnsi="Cambria" w:cs="Arial"/>
                <w:bCs/>
                <w:color w:val="414042"/>
              </w:rPr>
              <w:t>No</w:t>
            </w:r>
          </w:p>
        </w:tc>
        <w:tc>
          <w:tcPr>
            <w:tcW w:w="370" w:type="pct"/>
            <w:tcBorders>
              <w:top w:val="single" w:sz="6" w:space="0" w:color="818181"/>
              <w:left w:val="single" w:sz="6" w:space="0" w:color="818181"/>
              <w:bottom w:val="single" w:sz="6" w:space="0" w:color="818181"/>
              <w:right w:val="single" w:sz="6" w:space="0" w:color="818181"/>
            </w:tcBorders>
            <w:vAlign w:val="center"/>
          </w:tcPr>
          <w:p w14:paraId="68EF6884" w14:textId="77777777" w:rsidR="00C839A1" w:rsidRPr="00EC76CF" w:rsidRDefault="00C839A1" w:rsidP="00C839A1">
            <w:pPr>
              <w:pStyle w:val="TableParagraph"/>
              <w:jc w:val="center"/>
              <w:rPr>
                <w:rFonts w:ascii="Cambria" w:eastAsia="Arial" w:hAnsi="Cambria" w:cs="Arial"/>
                <w:bCs/>
                <w:color w:val="414042"/>
              </w:rPr>
            </w:pPr>
          </w:p>
        </w:tc>
        <w:tc>
          <w:tcPr>
            <w:tcW w:w="1713" w:type="pct"/>
            <w:vMerge/>
            <w:tcBorders>
              <w:left w:val="single" w:sz="6" w:space="0" w:color="818181"/>
              <w:bottom w:val="single" w:sz="5" w:space="0" w:color="818181"/>
              <w:right w:val="single" w:sz="6" w:space="0" w:color="818181"/>
            </w:tcBorders>
            <w:shd w:val="clear" w:color="auto" w:fill="F2F2F2" w:themeFill="background1" w:themeFillShade="F2"/>
            <w:vAlign w:val="center"/>
          </w:tcPr>
          <w:p w14:paraId="438977F4" w14:textId="77777777" w:rsidR="00C839A1" w:rsidRPr="00643E23" w:rsidRDefault="00C839A1" w:rsidP="007F1D2A">
            <w:pPr>
              <w:pStyle w:val="TableParagraph"/>
              <w:ind w:left="101" w:right="101"/>
              <w:rPr>
                <w:rFonts w:ascii="Cambria" w:eastAsia="Arial" w:hAnsi="Cambria" w:cs="Arial"/>
                <w:bCs/>
                <w:color w:val="414042"/>
              </w:rPr>
            </w:pPr>
          </w:p>
        </w:tc>
      </w:tr>
      <w:tr w:rsidR="00C146C8" w:rsidRPr="00EC76CF" w14:paraId="7684282D" w14:textId="77777777" w:rsidTr="00A162AB">
        <w:trPr>
          <w:trHeight w:hRule="exact" w:val="2312"/>
        </w:trPr>
        <w:tc>
          <w:tcPr>
            <w:tcW w:w="2176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E34FFFE" w14:textId="77777777" w:rsidR="00C146C8" w:rsidRPr="00EC76CF" w:rsidRDefault="00C146C8" w:rsidP="00A162AB">
            <w:pPr>
              <w:pStyle w:val="TableParagraph"/>
              <w:spacing w:line="250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lastRenderedPageBreak/>
              <w:t>If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Yes,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describe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the</w:t>
            </w:r>
            <w:r w:rsidRPr="00EC76CF">
              <w:rPr>
                <w:rFonts w:ascii="Cambria" w:hAnsi="Cambria"/>
                <w:bCs/>
                <w:color w:val="414042"/>
                <w:spacing w:val="-7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restrictions.</w:t>
            </w:r>
          </w:p>
        </w:tc>
        <w:tc>
          <w:tcPr>
            <w:tcW w:w="2824" w:type="pct"/>
            <w:gridSpan w:val="4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024D9CC7" w14:textId="7B0434AE" w:rsidR="00C146C8" w:rsidRPr="00643E23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71C8D42F" w14:textId="77777777" w:rsidR="00010012" w:rsidRPr="00EC76CF" w:rsidRDefault="00010012" w:rsidP="004645CD">
      <w:pPr>
        <w:pStyle w:val="BodyText"/>
        <w:ind w:left="0" w:right="1584" w:firstLine="0"/>
        <w:rPr>
          <w:rFonts w:ascii="Cambria" w:hAnsi="Cambria"/>
          <w:color w:val="414042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200"/>
        <w:gridCol w:w="5868"/>
      </w:tblGrid>
      <w:tr w:rsidR="00C146C8" w:rsidRPr="00EC76CF" w14:paraId="436E0085" w14:textId="77777777" w:rsidTr="004645CD">
        <w:trPr>
          <w:trHeight w:hRule="exact" w:val="404"/>
        </w:trPr>
        <w:tc>
          <w:tcPr>
            <w:tcW w:w="500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0115FBEA" w14:textId="4D6D621A" w:rsidR="00C146C8" w:rsidRPr="00EC76CF" w:rsidRDefault="00C146C8" w:rsidP="00033DBF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 II: Water management policy</w:t>
            </w:r>
          </w:p>
        </w:tc>
      </w:tr>
      <w:tr w:rsidR="00C146C8" w:rsidRPr="00EC76CF" w14:paraId="4C562C84" w14:textId="77777777" w:rsidTr="004645CD">
        <w:trPr>
          <w:trHeight w:hRule="exact" w:val="450"/>
        </w:trPr>
        <w:tc>
          <w:tcPr>
            <w:tcW w:w="2086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E16D737" w14:textId="0019F4C2" w:rsidR="00C146C8" w:rsidRPr="00643E23" w:rsidRDefault="00C146C8" w:rsidP="00C839A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643E23">
              <w:rPr>
                <w:rFonts w:ascii="Cambria" w:hAnsi="Cambria"/>
                <w:bCs/>
                <w:color w:val="414042"/>
                <w:spacing w:val="-1"/>
              </w:rPr>
              <w:t>Effective</w:t>
            </w:r>
            <w:r w:rsidRPr="00643E23">
              <w:rPr>
                <w:rFonts w:ascii="Cambria" w:hAnsi="Cambria"/>
                <w:bCs/>
                <w:color w:val="414042"/>
                <w:spacing w:val="-14"/>
              </w:rPr>
              <w:t xml:space="preserve"> </w:t>
            </w:r>
            <w:r w:rsidRPr="00643E23">
              <w:rPr>
                <w:rFonts w:ascii="Cambria" w:hAnsi="Cambria"/>
                <w:bCs/>
                <w:color w:val="414042"/>
              </w:rPr>
              <w:t>date</w:t>
            </w:r>
          </w:p>
        </w:tc>
        <w:tc>
          <w:tcPr>
            <w:tcW w:w="2914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D4B49AB" w14:textId="77777777" w:rsidR="00C146C8" w:rsidRPr="00643E23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3524B93" w14:textId="77777777" w:rsidTr="004645CD">
        <w:trPr>
          <w:trHeight w:hRule="exact" w:val="450"/>
        </w:trPr>
        <w:tc>
          <w:tcPr>
            <w:tcW w:w="2086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0F6A67C" w14:textId="74127EFA" w:rsidR="00C146C8" w:rsidRPr="00643E23" w:rsidRDefault="00C146C8" w:rsidP="00C839A1">
            <w:pPr>
              <w:pStyle w:val="TableParagraph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643E23">
              <w:rPr>
                <w:rFonts w:ascii="Cambria" w:hAnsi="Cambria"/>
                <w:bCs/>
                <w:color w:val="414042"/>
                <w:spacing w:val="-1"/>
              </w:rPr>
              <w:t>Approved</w:t>
            </w:r>
            <w:r w:rsidRPr="00643E23">
              <w:rPr>
                <w:rFonts w:ascii="Cambria" w:hAnsi="Cambria"/>
                <w:bCs/>
                <w:color w:val="414042"/>
                <w:spacing w:val="-13"/>
              </w:rPr>
              <w:t xml:space="preserve"> </w:t>
            </w:r>
            <w:r w:rsidRPr="00643E23">
              <w:rPr>
                <w:rFonts w:ascii="Cambria" w:hAnsi="Cambria"/>
                <w:bCs/>
                <w:color w:val="414042"/>
              </w:rPr>
              <w:t>by</w:t>
            </w:r>
          </w:p>
        </w:tc>
        <w:tc>
          <w:tcPr>
            <w:tcW w:w="2914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15DB76B" w14:textId="69A892EC" w:rsidR="007F1D2A" w:rsidRPr="007F1D2A" w:rsidRDefault="007F1D2A" w:rsidP="00C839A1">
            <w:pPr>
              <w:ind w:left="144" w:right="144"/>
              <w:rPr>
                <w:rFonts w:ascii="Cambria" w:hAnsi="Cambria"/>
              </w:rPr>
            </w:pPr>
          </w:p>
        </w:tc>
      </w:tr>
      <w:tr w:rsidR="00C146C8" w:rsidRPr="00EC76CF" w14:paraId="6AE9653B" w14:textId="77777777" w:rsidTr="004645CD">
        <w:trPr>
          <w:trHeight w:hRule="exact" w:val="2566"/>
        </w:trPr>
        <w:tc>
          <w:tcPr>
            <w:tcW w:w="500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72A401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7E0ED94E" w14:textId="77777777" w:rsidTr="004645CD">
        <w:trPr>
          <w:trHeight w:hRule="exact" w:val="3322"/>
        </w:trPr>
        <w:tc>
          <w:tcPr>
            <w:tcW w:w="5000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16DD6F17" w14:textId="77777777" w:rsidR="00C146C8" w:rsidRPr="00EC76CF" w:rsidRDefault="00C146C8" w:rsidP="004645CD">
            <w:pPr>
              <w:pStyle w:val="TableParagraph"/>
              <w:spacing w:before="240" w:line="205" w:lineRule="exact"/>
              <w:ind w:left="102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</w:p>
          <w:p w14:paraId="147CDEE2" w14:textId="00D9A134" w:rsidR="00C146C8" w:rsidRPr="004645CD" w:rsidRDefault="00C146C8" w:rsidP="004645CD">
            <w:pPr>
              <w:pStyle w:val="TableParagraph"/>
              <w:spacing w:before="120"/>
              <w:ind w:left="101" w:right="188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XYZ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Company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is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committed 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operating real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estate in the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most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efficient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manner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possible—to reduce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93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expenses,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add value,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and conserve natural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resources.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As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such,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all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employees,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from leadership 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site-level</w:t>
            </w:r>
            <w:r w:rsidR="0016524B"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operations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13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staff,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are committed 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>to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and actively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participate in sound water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management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practices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in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accordance with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03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client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goals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for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their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real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estate assets.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Contractors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must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also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 xml:space="preserve"> abide by</w:t>
            </w:r>
            <w:r w:rsidRPr="004645CD"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this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1"/>
                <w:sz w:val="18"/>
                <w:szCs w:val="18"/>
              </w:rPr>
              <w:t xml:space="preserve"> </w:t>
            </w:r>
            <w:r w:rsidRPr="004645CD">
              <w:rPr>
                <w:rFonts w:ascii="Cambria" w:eastAsia="Arial" w:hAnsi="Cambria" w:cs="Arial"/>
                <w:bCs/>
                <w:color w:val="414042"/>
                <w:spacing w:val="-1"/>
                <w:sz w:val="18"/>
                <w:szCs w:val="18"/>
              </w:rPr>
              <w:t>policy.</w:t>
            </w:r>
          </w:p>
          <w:p w14:paraId="4D643059" w14:textId="77777777" w:rsidR="00C146C8" w:rsidRPr="004645CD" w:rsidRDefault="00C146C8" w:rsidP="004645CD">
            <w:pPr>
              <w:pStyle w:val="TableParagraph"/>
              <w:spacing w:before="120"/>
              <w:ind w:left="101" w:right="136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much</w:t>
            </w:r>
            <w:r w:rsidRPr="004645CD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possible,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each property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benchmark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and track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its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consumption,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using all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attainable</w:t>
            </w:r>
            <w:r w:rsidRPr="004645CD">
              <w:rPr>
                <w:rFonts w:ascii="Cambria" w:hAnsi="Cambria"/>
                <w:bCs/>
                <w:color w:val="414042"/>
                <w:spacing w:val="99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utility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data.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Each property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have 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>a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water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management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plan that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includes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measurable,</w:t>
            </w:r>
            <w:r w:rsidRPr="004645CD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achievable goals,</w:t>
            </w:r>
            <w:r w:rsidRPr="004645CD">
              <w:rPr>
                <w:rFonts w:ascii="Cambria" w:hAnsi="Cambria"/>
                <w:bCs/>
                <w:color w:val="414042"/>
                <w:spacing w:val="97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with target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dates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for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proofErr w:type="gramStart"/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accomplishment</w:t>
            </w:r>
            <w:proofErr w:type="gramEnd"/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these goals.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Property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staff </w:t>
            </w:r>
            <w:proofErr w:type="gramStart"/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proofErr w:type="gramEnd"/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consider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a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combination of</w:t>
            </w:r>
            <w:r w:rsidRPr="004645CD">
              <w:rPr>
                <w:rFonts w:ascii="Cambria" w:hAnsi="Cambria"/>
                <w:bCs/>
                <w:color w:val="414042"/>
                <w:spacing w:val="9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operational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improvements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and equipment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retrofits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in establishing goals,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with consideration given 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the</w:t>
            </w:r>
            <w:r w:rsidRPr="004645CD">
              <w:rPr>
                <w:rFonts w:ascii="Cambria" w:hAnsi="Cambria"/>
                <w:bCs/>
                <w:color w:val="414042"/>
                <w:spacing w:val="100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costs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and benefits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any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action 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be taken.</w:t>
            </w:r>
          </w:p>
          <w:p w14:paraId="6551614E" w14:textId="16F520C6" w:rsidR="00C146C8" w:rsidRPr="00EC76CF" w:rsidRDefault="00C146C8" w:rsidP="004645CD">
            <w:pPr>
              <w:pStyle w:val="TableParagraph"/>
              <w:spacing w:before="120"/>
              <w:ind w:left="101" w:right="185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Requests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for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additional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resources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or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technology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required 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>to</w:t>
            </w:r>
            <w:r w:rsidRPr="004645CD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meet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these goals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shall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be considered 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>on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>a</w:t>
            </w:r>
            <w:r w:rsidRPr="004645CD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>per-</w:t>
            </w:r>
            <w:r w:rsidRPr="004645CD">
              <w:rPr>
                <w:rFonts w:ascii="Cambria" w:hAnsi="Cambria"/>
                <w:bCs/>
                <w:color w:val="414042"/>
                <w:spacing w:val="89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property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basis</w:t>
            </w:r>
            <w:r w:rsidRPr="004645CD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and should be</w:t>
            </w:r>
            <w:r w:rsidRPr="004645CD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discussed with the Regional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Manager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responsible for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the property,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in</w:t>
            </w:r>
            <w:r w:rsidR="00643E23" w:rsidRPr="004645CD">
              <w:rPr>
                <w:rFonts w:ascii="Cambria" w:hAnsi="Cambria"/>
                <w:bCs/>
                <w:color w:val="414042"/>
                <w:spacing w:val="97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consultation with the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Management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Team and Director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4645CD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4645CD">
              <w:rPr>
                <w:rFonts w:ascii="Cambria" w:hAnsi="Cambria"/>
                <w:bCs/>
                <w:color w:val="414042"/>
                <w:spacing w:val="-1"/>
                <w:sz w:val="18"/>
              </w:rPr>
              <w:t>Operations.</w:t>
            </w:r>
          </w:p>
        </w:tc>
      </w:tr>
    </w:tbl>
    <w:p w14:paraId="4080F9C6" w14:textId="110E563F" w:rsidR="00010012" w:rsidRPr="00EC76CF" w:rsidRDefault="00010012" w:rsidP="004645CD">
      <w:pPr>
        <w:pStyle w:val="BodyText"/>
        <w:ind w:left="0" w:right="1584" w:firstLine="0"/>
        <w:rPr>
          <w:rFonts w:ascii="Cambria" w:hAnsi="Cambria"/>
          <w:color w:val="414042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561"/>
        <w:gridCol w:w="4156"/>
        <w:gridCol w:w="3351"/>
      </w:tblGrid>
      <w:tr w:rsidR="00C146C8" w:rsidRPr="00EC76CF" w14:paraId="24BC9764" w14:textId="77777777" w:rsidTr="004645CD">
        <w:trPr>
          <w:trHeight w:hRule="exact" w:val="450"/>
        </w:trPr>
        <w:tc>
          <w:tcPr>
            <w:tcW w:w="500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E60056A" w14:textId="38B00BCB" w:rsidR="00C146C8" w:rsidRPr="00EC76CF" w:rsidRDefault="00F65E03" w:rsidP="00F65E03">
            <w:pPr>
              <w:pStyle w:val="TableParagraph"/>
              <w:spacing w:before="91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III: Water</w:t>
            </w:r>
            <w:r w:rsidR="00C146C8" w:rsidRPr="00EC76CF">
              <w:rPr>
                <w:rFonts w:ascii="Cambria" w:hAnsi="Cambria"/>
                <w:bCs/>
                <w:color w:val="434E7E"/>
                <w:spacing w:val="-11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efficiency</w:t>
            </w:r>
            <w:r w:rsidR="00C146C8" w:rsidRPr="00EC76CF">
              <w:rPr>
                <w:rFonts w:ascii="Cambria" w:hAnsi="Cambria"/>
                <w:bCs/>
                <w:color w:val="434E7E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goals</w:t>
            </w:r>
          </w:p>
        </w:tc>
      </w:tr>
      <w:tr w:rsidR="00C146C8" w:rsidRPr="00EC76CF" w14:paraId="22F61EAD" w14:textId="77777777" w:rsidTr="004645CD">
        <w:trPr>
          <w:trHeight w:hRule="exact" w:val="921"/>
        </w:trPr>
        <w:tc>
          <w:tcPr>
            <w:tcW w:w="1272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2088FAC" w14:textId="77777777" w:rsidR="00C146C8" w:rsidRPr="00EC76CF" w:rsidRDefault="00C146C8" w:rsidP="004645CD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2064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D7CAA1A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664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2968196" w14:textId="5F709A51" w:rsidR="00C146C8" w:rsidRPr="00EC76CF" w:rsidRDefault="00C839A1" w:rsidP="00C839A1">
            <w:pPr>
              <w:pStyle w:val="TableParagraph"/>
              <w:spacing w:before="120"/>
              <w:ind w:left="102" w:right="23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reduce</w:t>
            </w:r>
            <w:r w:rsidRPr="00EC76CF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use</w:t>
            </w:r>
            <w:r w:rsidRPr="00EC76CF">
              <w:rPr>
                <w:rFonts w:ascii="Cambria" w:hAnsi="Cambria"/>
                <w:bCs/>
                <w:color w:val="414042"/>
                <w:spacing w:val="25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by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1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5% in the</w:t>
            </w:r>
            <w:r w:rsidRPr="00EC76CF">
              <w:rPr>
                <w:rFonts w:ascii="Cambria" w:hAnsi="Cambria"/>
                <w:bCs/>
                <w:color w:val="414042"/>
                <w:spacing w:val="1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next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12</w:t>
            </w:r>
            <w:r w:rsidRPr="00EC76CF">
              <w:rPr>
                <w:rFonts w:ascii="Cambria" w:hAnsi="Cambria"/>
                <w:bCs/>
                <w:color w:val="414042"/>
                <w:spacing w:val="28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months in </w:t>
            </w:r>
            <w:r>
              <w:rPr>
                <w:rFonts w:ascii="Cambria" w:hAnsi="Cambria"/>
                <w:bCs/>
                <w:color w:val="414042"/>
                <w:spacing w:val="-1"/>
                <w:sz w:val="18"/>
              </w:rPr>
              <w:t>landscaping and site maintenance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.</w:t>
            </w:r>
          </w:p>
        </w:tc>
      </w:tr>
      <w:tr w:rsidR="00C146C8" w:rsidRPr="00EC76CF" w14:paraId="13DA4D37" w14:textId="77777777" w:rsidTr="004645CD">
        <w:trPr>
          <w:trHeight w:hRule="exact" w:val="903"/>
        </w:trPr>
        <w:tc>
          <w:tcPr>
            <w:tcW w:w="1272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7039BC0" w14:textId="77777777" w:rsidR="00C146C8" w:rsidRPr="00EC76CF" w:rsidRDefault="00C146C8" w:rsidP="004645CD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lastRenderedPageBreak/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2064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407B0AD6" w14:textId="77777777" w:rsidR="00C146C8" w:rsidRPr="00EC76CF" w:rsidRDefault="00C146C8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  <w:tc>
          <w:tcPr>
            <w:tcW w:w="1664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DADADA"/>
          </w:tcPr>
          <w:p w14:paraId="4B5B97C5" w14:textId="78AFA166" w:rsidR="00C146C8" w:rsidRPr="00EC76CF" w:rsidRDefault="00C839A1" w:rsidP="00C839A1">
            <w:pPr>
              <w:pStyle w:val="TableParagraph"/>
              <w:spacing w:before="120"/>
              <w:ind w:left="102" w:right="323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Example: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To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obtain 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>3</w:t>
            </w:r>
            <w:r w:rsidRPr="00EC76CF">
              <w:rPr>
                <w:rFonts w:ascii="Cambria" w:hAnsi="Cambria"/>
                <w:bCs/>
                <w:color w:val="414042"/>
                <w:spacing w:val="27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quotes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on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the installation</w:t>
            </w:r>
            <w:r w:rsidRPr="00EC76CF">
              <w:rPr>
                <w:rFonts w:ascii="Cambria" w:hAnsi="Cambria"/>
                <w:bCs/>
                <w:color w:val="414042"/>
                <w:spacing w:val="29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of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a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 xml:space="preserve"> water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reuse system by</w:t>
            </w:r>
            <w:r w:rsidRPr="00EC76CF">
              <w:rPr>
                <w:rFonts w:ascii="Cambria" w:hAnsi="Cambria"/>
                <w:bCs/>
                <w:color w:val="414042"/>
                <w:spacing w:val="24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August</w:t>
            </w:r>
            <w:r w:rsidRPr="00EC76CF">
              <w:rPr>
                <w:rFonts w:ascii="Cambria" w:hAnsi="Cambria"/>
                <w:bCs/>
                <w:color w:val="414042"/>
                <w:sz w:val="1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  <w:spacing w:val="-1"/>
                <w:sz w:val="18"/>
              </w:rPr>
              <w:t>31</w:t>
            </w:r>
          </w:p>
        </w:tc>
      </w:tr>
      <w:tr w:rsidR="00C839A1" w:rsidRPr="00EC76CF" w14:paraId="63B0FF38" w14:textId="77777777" w:rsidTr="004645CD">
        <w:trPr>
          <w:trHeight w:hRule="exact" w:val="894"/>
        </w:trPr>
        <w:tc>
          <w:tcPr>
            <w:tcW w:w="1272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8D0F8FE" w14:textId="77777777" w:rsidR="00C839A1" w:rsidRPr="00EC76CF" w:rsidRDefault="00C839A1" w:rsidP="004645CD">
            <w:pPr>
              <w:pStyle w:val="TableParagraph"/>
              <w:spacing w:line="252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3728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69C4286" w14:textId="7A85C3A6" w:rsidR="00C839A1" w:rsidRPr="00E303B1" w:rsidRDefault="00C839A1" w:rsidP="00C839A1">
            <w:pPr>
              <w:pStyle w:val="TableParagraph"/>
              <w:spacing w:before="120"/>
              <w:ind w:left="144" w:right="144"/>
              <w:rPr>
                <w:rFonts w:ascii="Cambria" w:hAnsi="Cambria"/>
                <w:bCs/>
                <w:color w:val="414042"/>
              </w:rPr>
            </w:pPr>
          </w:p>
        </w:tc>
      </w:tr>
      <w:tr w:rsidR="00E303B1" w:rsidRPr="00EC76CF" w14:paraId="5B672F7D" w14:textId="77777777" w:rsidTr="004645CD">
        <w:trPr>
          <w:trHeight w:hRule="exact" w:val="903"/>
        </w:trPr>
        <w:tc>
          <w:tcPr>
            <w:tcW w:w="1272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83C00F5" w14:textId="77777777" w:rsidR="00E303B1" w:rsidRPr="00EC76CF" w:rsidRDefault="00E303B1" w:rsidP="004645CD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3728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23C86F6B" w14:textId="74745D8B" w:rsidR="00E303B1" w:rsidRPr="006A29A7" w:rsidRDefault="00E303B1" w:rsidP="00C839A1">
            <w:pPr>
              <w:spacing w:before="120"/>
              <w:ind w:left="144" w:right="144"/>
              <w:rPr>
                <w:rFonts w:ascii="Cambria" w:eastAsia="Arial" w:hAnsi="Cambria" w:cs="Arial"/>
                <w:bCs w:val="0"/>
                <w:color w:val="414042"/>
              </w:rPr>
            </w:pPr>
          </w:p>
        </w:tc>
      </w:tr>
      <w:tr w:rsidR="00E303B1" w:rsidRPr="00EC76CF" w14:paraId="41CD8EA8" w14:textId="77777777" w:rsidTr="004645CD">
        <w:trPr>
          <w:trHeight w:hRule="exact" w:val="984"/>
        </w:trPr>
        <w:tc>
          <w:tcPr>
            <w:tcW w:w="1272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095C386" w14:textId="77777777" w:rsidR="00E303B1" w:rsidRPr="00EC76CF" w:rsidRDefault="00E303B1" w:rsidP="004645CD">
            <w:pPr>
              <w:pStyle w:val="TableParagraph"/>
              <w:spacing w:line="251" w:lineRule="exact"/>
              <w:ind w:left="103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Goal</w:t>
            </w:r>
            <w:r w:rsidRPr="00EC76CF">
              <w:rPr>
                <w:rFonts w:ascii="Cambria" w:hAnsi="Cambria"/>
                <w:bCs/>
                <w:color w:val="414042"/>
                <w:spacing w:val="-8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3728" w:type="pct"/>
            <w:gridSpan w:val="2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7C6B7752" w14:textId="77777777" w:rsidR="00E303B1" w:rsidRPr="00EC76CF" w:rsidRDefault="00E303B1" w:rsidP="00C839A1">
            <w:pPr>
              <w:spacing w:before="120"/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55A4BCA6" w14:textId="77777777" w:rsidR="00C146C8" w:rsidRPr="00EC76CF" w:rsidRDefault="00C146C8" w:rsidP="004645CD">
      <w:pPr>
        <w:pStyle w:val="BodyText"/>
        <w:ind w:left="0" w:right="1584" w:firstLine="0"/>
        <w:rPr>
          <w:rFonts w:ascii="Cambria" w:hAnsi="Cambria"/>
          <w:color w:val="414042"/>
        </w:rPr>
      </w:pPr>
    </w:p>
    <w:tbl>
      <w:tblPr>
        <w:tblW w:w="5000" w:type="pct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315"/>
        <w:gridCol w:w="2052"/>
        <w:gridCol w:w="5701"/>
      </w:tblGrid>
      <w:tr w:rsidR="00C146C8" w:rsidRPr="00EC76CF" w14:paraId="0273A775" w14:textId="77777777" w:rsidTr="004645CD">
        <w:trPr>
          <w:trHeight w:hRule="exact" w:val="810"/>
        </w:trPr>
        <w:tc>
          <w:tcPr>
            <w:tcW w:w="5000" w:type="pct"/>
            <w:gridSpan w:val="3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shd w:val="clear" w:color="auto" w:fill="FFC629"/>
          </w:tcPr>
          <w:p w14:paraId="521F7FBA" w14:textId="65088A80" w:rsidR="00C146C8" w:rsidRPr="00EC76CF" w:rsidRDefault="00F65E03" w:rsidP="00F65E03">
            <w:pPr>
              <w:pStyle w:val="TableParagraph"/>
              <w:spacing w:before="168" w:line="252" w:lineRule="exact"/>
              <w:ind w:left="101"/>
              <w:rPr>
                <w:rFonts w:ascii="Cambria" w:eastAsia="Arial" w:hAnsi="Cambria" w:cs="Arial"/>
                <w:bCs/>
                <w:color w:val="434E7E"/>
              </w:rPr>
            </w:pPr>
            <w:r w:rsidRPr="00EC76CF">
              <w:rPr>
                <w:rFonts w:ascii="Cambria" w:hAnsi="Cambria"/>
                <w:bCs/>
                <w:color w:val="434E7E"/>
              </w:rPr>
              <w:t>Part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</w:rPr>
              <w:t>IV: W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ater</w:t>
            </w:r>
            <w:r w:rsidR="00C146C8" w:rsidRPr="00EC76CF">
              <w:rPr>
                <w:rFonts w:ascii="Cambria" w:hAnsi="Cambria"/>
                <w:bCs/>
                <w:color w:val="434E7E"/>
                <w:spacing w:val="-10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management</w:t>
            </w:r>
            <w:r w:rsidR="00C146C8" w:rsidRPr="00EC76CF">
              <w:rPr>
                <w:rFonts w:ascii="Cambria" w:hAnsi="Cambria"/>
                <w:bCs/>
                <w:color w:val="434E7E"/>
                <w:spacing w:val="-9"/>
              </w:rPr>
              <w:t xml:space="preserve"> </w:t>
            </w:r>
            <w:r w:rsidRPr="00EC76CF">
              <w:rPr>
                <w:rFonts w:ascii="Cambria" w:hAnsi="Cambria"/>
                <w:bCs/>
                <w:color w:val="434E7E"/>
                <w:spacing w:val="-1"/>
              </w:rPr>
              <w:t>team</w:t>
            </w:r>
          </w:p>
          <w:p w14:paraId="1D73E70D" w14:textId="1B3A5E81" w:rsidR="00C146C8" w:rsidRPr="00EC76CF" w:rsidRDefault="00C146C8" w:rsidP="00F65E03">
            <w:pPr>
              <w:pStyle w:val="TableParagraph"/>
              <w:spacing w:line="206" w:lineRule="exact"/>
              <w:ind w:left="101"/>
              <w:rPr>
                <w:rFonts w:ascii="Cambria" w:eastAsia="Arial" w:hAnsi="Cambria" w:cs="Arial"/>
                <w:bCs/>
                <w:color w:val="414042"/>
                <w:sz w:val="18"/>
                <w:szCs w:val="18"/>
              </w:rPr>
            </w:pP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[Tip: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 xml:space="preserve">Include people 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>from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 xml:space="preserve"> throughout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the organization—management,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maintenance,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finance,</w:t>
            </w:r>
            <w:r w:rsidRPr="00EC76CF">
              <w:rPr>
                <w:rFonts w:ascii="Cambria" w:eastAsia="Arial" w:hAnsi="Cambria" w:cs="Arial"/>
                <w:bCs/>
                <w:color w:val="434E7E"/>
                <w:sz w:val="18"/>
                <w:szCs w:val="18"/>
              </w:rPr>
              <w:t xml:space="preserve"> </w:t>
            </w:r>
            <w:r w:rsidRPr="00EC76CF">
              <w:rPr>
                <w:rFonts w:ascii="Cambria" w:eastAsia="Arial" w:hAnsi="Cambria" w:cs="Arial"/>
                <w:bCs/>
                <w:color w:val="434E7E"/>
                <w:spacing w:val="-1"/>
                <w:sz w:val="18"/>
                <w:szCs w:val="18"/>
              </w:rPr>
              <w:t>etc.]</w:t>
            </w:r>
          </w:p>
        </w:tc>
      </w:tr>
      <w:tr w:rsidR="00C146C8" w:rsidRPr="00EC76CF" w14:paraId="61B970DD" w14:textId="77777777" w:rsidTr="004645CD">
        <w:trPr>
          <w:trHeight w:hRule="exact" w:val="630"/>
        </w:trPr>
        <w:tc>
          <w:tcPr>
            <w:tcW w:w="1150" w:type="pct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  <w:vAlign w:val="center"/>
          </w:tcPr>
          <w:p w14:paraId="58820E72" w14:textId="1B2DC2F7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  <w:r w:rsidR="004645CD">
              <w:rPr>
                <w:rFonts w:ascii="Cambria" w:eastAsia="Arial" w:hAnsi="Cambria" w:cs="Arial"/>
                <w:bCs/>
                <w:color w:val="414042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#1</w:t>
            </w: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0710CD3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C05B33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1162B32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222BC25A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3CBB809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95FF3BB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FD54330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3A83E3F9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0CD93E2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9AF296F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49DD6B8" w14:textId="77777777" w:rsidTr="004645CD">
        <w:trPr>
          <w:trHeight w:hRule="exact" w:val="630"/>
        </w:trPr>
        <w:tc>
          <w:tcPr>
            <w:tcW w:w="1150" w:type="pct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  <w:vAlign w:val="center"/>
          </w:tcPr>
          <w:p w14:paraId="2F6A64BC" w14:textId="4692049F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  <w:r w:rsidR="004645CD">
              <w:rPr>
                <w:rFonts w:ascii="Cambria" w:eastAsia="Arial" w:hAnsi="Cambria" w:cs="Arial"/>
                <w:bCs/>
                <w:color w:val="414042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#2</w:t>
            </w: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FA7600F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31CD82B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FFD91F0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right w:val="single" w:sz="5" w:space="0" w:color="818181"/>
            </w:tcBorders>
            <w:vAlign w:val="center"/>
          </w:tcPr>
          <w:p w14:paraId="2643164E" w14:textId="77777777" w:rsidR="00C146C8" w:rsidRPr="00EC76CF" w:rsidRDefault="00C146C8" w:rsidP="004645C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6BB706B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D4C105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C1AAAEA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DD49C12" w14:textId="77777777" w:rsidR="00C146C8" w:rsidRPr="00EC76CF" w:rsidRDefault="00C146C8" w:rsidP="004645C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074505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93B899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90E83DC" w14:textId="77777777" w:rsidTr="004645CD">
        <w:trPr>
          <w:trHeight w:hRule="exact" w:val="630"/>
        </w:trPr>
        <w:tc>
          <w:tcPr>
            <w:tcW w:w="1150" w:type="pct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  <w:vAlign w:val="center"/>
          </w:tcPr>
          <w:p w14:paraId="72DEE32B" w14:textId="52858531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  <w:r w:rsidR="004645CD">
              <w:rPr>
                <w:rFonts w:ascii="Cambria" w:eastAsia="Arial" w:hAnsi="Cambria" w:cs="Arial"/>
                <w:bCs/>
                <w:color w:val="414042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#3</w:t>
            </w: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BBDDC3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DB6CE20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4DE8562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right w:val="single" w:sz="5" w:space="0" w:color="818181"/>
            </w:tcBorders>
            <w:vAlign w:val="center"/>
          </w:tcPr>
          <w:p w14:paraId="5CE5477E" w14:textId="77777777" w:rsidR="00C146C8" w:rsidRPr="00EC76CF" w:rsidRDefault="00C146C8" w:rsidP="004645C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2F48BEE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AA91D86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3166089F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7AFC311" w14:textId="77777777" w:rsidR="00C146C8" w:rsidRPr="00EC76CF" w:rsidRDefault="00C146C8" w:rsidP="004645C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CDB1B12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CAA6EB5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20D66B6" w14:textId="77777777" w:rsidTr="004645CD">
        <w:trPr>
          <w:trHeight w:hRule="exact" w:val="630"/>
        </w:trPr>
        <w:tc>
          <w:tcPr>
            <w:tcW w:w="1150" w:type="pct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  <w:vAlign w:val="center"/>
          </w:tcPr>
          <w:p w14:paraId="7B09EA91" w14:textId="33E96C16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  <w:r w:rsidR="004645CD">
              <w:rPr>
                <w:rFonts w:ascii="Cambria" w:eastAsia="Arial" w:hAnsi="Cambria" w:cs="Arial"/>
                <w:bCs/>
                <w:color w:val="414042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#4</w:t>
            </w: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678B72F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20185F51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52368176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right w:val="single" w:sz="5" w:space="0" w:color="818181"/>
            </w:tcBorders>
            <w:vAlign w:val="center"/>
          </w:tcPr>
          <w:p w14:paraId="372A4E7A" w14:textId="77777777" w:rsidR="00C146C8" w:rsidRPr="00EC76CF" w:rsidRDefault="00C146C8" w:rsidP="004645C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6D11698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500B07C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63488D7F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01164BC" w14:textId="77777777" w:rsidR="00C146C8" w:rsidRPr="00EC76CF" w:rsidRDefault="00C146C8" w:rsidP="004645CD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652441C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D0BA869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2F4B11A6" w14:textId="77777777" w:rsidTr="004645CD">
        <w:trPr>
          <w:trHeight w:hRule="exact" w:val="630"/>
        </w:trPr>
        <w:tc>
          <w:tcPr>
            <w:tcW w:w="1150" w:type="pct"/>
            <w:vMerge w:val="restart"/>
            <w:tcBorders>
              <w:top w:val="single" w:sz="5" w:space="0" w:color="818181"/>
              <w:left w:val="single" w:sz="5" w:space="0" w:color="818181"/>
              <w:right w:val="single" w:sz="5" w:space="0" w:color="818181"/>
            </w:tcBorders>
            <w:vAlign w:val="center"/>
          </w:tcPr>
          <w:p w14:paraId="6CFCA3C9" w14:textId="33C2098E" w:rsidR="00C146C8" w:rsidRPr="00EC76CF" w:rsidRDefault="00C146C8" w:rsidP="004645CD">
            <w:pPr>
              <w:pStyle w:val="TableParagraph"/>
              <w:spacing w:line="251" w:lineRule="exact"/>
              <w:ind w:left="102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Team</w:t>
            </w:r>
            <w:r w:rsidRPr="00EC76CF">
              <w:rPr>
                <w:rFonts w:ascii="Cambria" w:hAnsi="Cambria"/>
                <w:bCs/>
                <w:color w:val="414042"/>
                <w:spacing w:val="-15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member</w:t>
            </w:r>
            <w:r w:rsidR="004645CD">
              <w:rPr>
                <w:rFonts w:ascii="Cambria" w:eastAsia="Arial" w:hAnsi="Cambria" w:cs="Arial"/>
                <w:bCs/>
                <w:color w:val="414042"/>
              </w:rPr>
              <w:t xml:space="preserve"> </w:t>
            </w:r>
            <w:r w:rsidRPr="00EC76CF">
              <w:rPr>
                <w:rFonts w:ascii="Cambria" w:hAnsi="Cambria"/>
                <w:bCs/>
                <w:color w:val="414042"/>
              </w:rPr>
              <w:t>#5</w:t>
            </w: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332444FD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Name: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1777834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1BD222F0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right w:val="single" w:sz="5" w:space="0" w:color="818181"/>
            </w:tcBorders>
          </w:tcPr>
          <w:p w14:paraId="6DF0CDF7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4A1A7391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</w:rPr>
              <w:t>Title: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73D05ECF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  <w:tr w:rsidR="00C146C8" w:rsidRPr="00EC76CF" w14:paraId="4859BE7F" w14:textId="77777777" w:rsidTr="004645CD">
        <w:trPr>
          <w:trHeight w:hRule="exact" w:val="630"/>
        </w:trPr>
        <w:tc>
          <w:tcPr>
            <w:tcW w:w="1150" w:type="pct"/>
            <w:vMerge/>
            <w:tcBorders>
              <w:left w:val="single" w:sz="5" w:space="0" w:color="818181"/>
              <w:bottom w:val="single" w:sz="5" w:space="0" w:color="818181"/>
              <w:right w:val="single" w:sz="5" w:space="0" w:color="818181"/>
            </w:tcBorders>
          </w:tcPr>
          <w:p w14:paraId="67930EDA" w14:textId="77777777" w:rsidR="00C146C8" w:rsidRPr="00EC76CF" w:rsidRDefault="00C146C8" w:rsidP="001B1B40">
            <w:pPr>
              <w:rPr>
                <w:rFonts w:ascii="Cambria" w:hAnsi="Cambria"/>
                <w:color w:val="414042"/>
              </w:rPr>
            </w:pPr>
          </w:p>
        </w:tc>
        <w:tc>
          <w:tcPr>
            <w:tcW w:w="1019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0FADADD8" w14:textId="77777777" w:rsidR="00C146C8" w:rsidRPr="00EC76CF" w:rsidRDefault="00C146C8" w:rsidP="00C839A1">
            <w:pPr>
              <w:pStyle w:val="TableParagraph"/>
              <w:spacing w:line="251" w:lineRule="exact"/>
              <w:ind w:left="144" w:right="144"/>
              <w:rPr>
                <w:rFonts w:ascii="Cambria" w:eastAsia="Arial" w:hAnsi="Cambria" w:cs="Arial"/>
                <w:bCs/>
                <w:color w:val="414042"/>
              </w:rPr>
            </w:pPr>
            <w:r w:rsidRPr="00EC76CF">
              <w:rPr>
                <w:rFonts w:ascii="Cambria" w:hAnsi="Cambria"/>
                <w:bCs/>
                <w:color w:val="414042"/>
                <w:spacing w:val="-1"/>
              </w:rPr>
              <w:t>Responsibilities:</w:t>
            </w:r>
          </w:p>
        </w:tc>
        <w:tc>
          <w:tcPr>
            <w:tcW w:w="2831" w:type="pct"/>
            <w:tcBorders>
              <w:top w:val="single" w:sz="5" w:space="0" w:color="818181"/>
              <w:left w:val="single" w:sz="5" w:space="0" w:color="818181"/>
              <w:bottom w:val="single" w:sz="5" w:space="0" w:color="818181"/>
              <w:right w:val="single" w:sz="5" w:space="0" w:color="818181"/>
            </w:tcBorders>
            <w:vAlign w:val="center"/>
          </w:tcPr>
          <w:p w14:paraId="14F2F97C" w14:textId="77777777" w:rsidR="00C146C8" w:rsidRPr="00EC76CF" w:rsidRDefault="00C146C8" w:rsidP="00C839A1">
            <w:pPr>
              <w:ind w:left="144" w:right="144"/>
              <w:rPr>
                <w:rFonts w:ascii="Cambria" w:hAnsi="Cambria"/>
                <w:color w:val="414042"/>
              </w:rPr>
            </w:pPr>
          </w:p>
        </w:tc>
      </w:tr>
    </w:tbl>
    <w:p w14:paraId="6B793FFF" w14:textId="5DCE5EB1" w:rsidR="00010012" w:rsidRPr="00EC76CF" w:rsidRDefault="00010012" w:rsidP="004645CD">
      <w:pPr>
        <w:pStyle w:val="BodyText"/>
        <w:ind w:left="0" w:right="1584" w:firstLine="0"/>
        <w:rPr>
          <w:rFonts w:ascii="Cambria" w:hAnsi="Cambria"/>
          <w:color w:val="414042"/>
        </w:rPr>
      </w:pPr>
    </w:p>
    <w:sectPr w:rsidR="00010012" w:rsidRPr="00EC76CF" w:rsidSect="005D4FFF">
      <w:footerReference w:type="default" r:id="rId12"/>
      <w:footerReference w:type="first" r:id="rId13"/>
      <w:pgSz w:w="12240" w:h="15840"/>
      <w:pgMar w:top="1440" w:right="1080" w:bottom="1440" w:left="108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7FABD7F" w14:textId="77777777" w:rsidR="002C3F05" w:rsidRDefault="002C3F05" w:rsidP="005D4FFF">
      <w:r>
        <w:separator/>
      </w:r>
    </w:p>
  </w:endnote>
  <w:endnote w:type="continuationSeparator" w:id="0">
    <w:p w14:paraId="64AE74D6" w14:textId="77777777" w:rsidR="002C3F05" w:rsidRDefault="002C3F05" w:rsidP="005D4FF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Zilla Slab Light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Zilla Slab">
    <w:panose1 w:val="00000000000000000000"/>
    <w:charset w:val="00"/>
    <w:family w:val="auto"/>
    <w:pitch w:val="variable"/>
    <w:sig w:usb0="A00000FF" w:usb1="5001E47B" w:usb2="00000000" w:usb3="00000000" w:csb0="0000009B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D62FFC" w14:textId="01DFA5C5" w:rsidR="004B3519" w:rsidRPr="00044ED0" w:rsidRDefault="002738C7" w:rsidP="00044ED0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44ED0">
      <w:rPr>
        <w:rFonts w:ascii="Cambria" w:hAnsi="Cambria"/>
        <w:color w:val="414042"/>
        <w:sz w:val="18"/>
        <w:szCs w:val="18"/>
      </w:rPr>
      <w:fldChar w:fldCharType="begin"/>
    </w:r>
    <w:r w:rsidRPr="00044ED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44ED0">
      <w:rPr>
        <w:rFonts w:ascii="Cambria" w:hAnsi="Cambria"/>
        <w:color w:val="414042"/>
        <w:sz w:val="18"/>
        <w:szCs w:val="18"/>
      </w:rPr>
      <w:fldChar w:fldCharType="separate"/>
    </w:r>
    <w:r w:rsidRPr="00044ED0">
      <w:rPr>
        <w:rFonts w:ascii="Cambria" w:hAnsi="Cambria"/>
        <w:noProof/>
        <w:color w:val="414042"/>
        <w:sz w:val="18"/>
        <w:szCs w:val="18"/>
      </w:rPr>
      <w:t>2</w:t>
    </w:r>
    <w:r w:rsidRPr="00044ED0">
      <w:rPr>
        <w:rFonts w:ascii="Cambria" w:hAnsi="Cambria"/>
        <w:noProof/>
        <w:color w:val="414042"/>
        <w:sz w:val="18"/>
        <w:szCs w:val="18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048D7F" w14:textId="77777777" w:rsidR="002738C7" w:rsidRPr="00044ED0" w:rsidRDefault="002738C7">
    <w:pPr>
      <w:pStyle w:val="Footer"/>
      <w:jc w:val="right"/>
      <w:rPr>
        <w:rFonts w:ascii="Cambria" w:hAnsi="Cambria"/>
        <w:color w:val="414042"/>
        <w:sz w:val="18"/>
        <w:szCs w:val="18"/>
      </w:rPr>
    </w:pPr>
    <w:r w:rsidRPr="00044ED0">
      <w:rPr>
        <w:rFonts w:ascii="Cambria" w:hAnsi="Cambria"/>
        <w:color w:val="414042"/>
        <w:sz w:val="18"/>
        <w:szCs w:val="18"/>
      </w:rPr>
      <w:fldChar w:fldCharType="begin"/>
    </w:r>
    <w:r w:rsidRPr="00044ED0">
      <w:rPr>
        <w:rFonts w:ascii="Cambria" w:hAnsi="Cambria"/>
        <w:color w:val="414042"/>
        <w:sz w:val="18"/>
        <w:szCs w:val="18"/>
      </w:rPr>
      <w:instrText xml:space="preserve"> PAGE   \* MERGEFORMAT </w:instrText>
    </w:r>
    <w:r w:rsidRPr="00044ED0">
      <w:rPr>
        <w:rFonts w:ascii="Cambria" w:hAnsi="Cambria"/>
        <w:color w:val="414042"/>
        <w:sz w:val="18"/>
        <w:szCs w:val="18"/>
      </w:rPr>
      <w:fldChar w:fldCharType="separate"/>
    </w:r>
    <w:r w:rsidRPr="00044ED0">
      <w:rPr>
        <w:rFonts w:ascii="Cambria" w:hAnsi="Cambria"/>
        <w:noProof/>
        <w:color w:val="414042"/>
        <w:sz w:val="18"/>
        <w:szCs w:val="18"/>
      </w:rPr>
      <w:t>2</w:t>
    </w:r>
    <w:r w:rsidRPr="00044ED0">
      <w:rPr>
        <w:rFonts w:ascii="Cambria" w:hAnsi="Cambria"/>
        <w:noProof/>
        <w:color w:val="414042"/>
        <w:sz w:val="18"/>
        <w:szCs w:val="18"/>
      </w:rPr>
      <w:fldChar w:fldCharType="end"/>
    </w:r>
  </w:p>
  <w:p w14:paraId="43B51A14" w14:textId="2EA8267C" w:rsidR="004B3519" w:rsidRPr="00044ED0" w:rsidRDefault="004645CD">
    <w:pPr>
      <w:pStyle w:val="Footer"/>
      <w:rPr>
        <w:rFonts w:ascii="Cambria" w:hAnsi="Cambria"/>
        <w:color w:val="414042"/>
        <w:sz w:val="18"/>
        <w:szCs w:val="18"/>
      </w:rPr>
    </w:pPr>
    <w:r>
      <w:rPr>
        <w:rFonts w:ascii="Cambria" w:hAnsi="Cambria"/>
        <w:color w:val="414042"/>
        <w:sz w:val="18"/>
        <w:szCs w:val="18"/>
      </w:rPr>
      <w:t>v.2025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F3AD0F4" w14:textId="77777777" w:rsidR="002C3F05" w:rsidRDefault="002C3F05" w:rsidP="005D4FFF">
      <w:r>
        <w:separator/>
      </w:r>
    </w:p>
  </w:footnote>
  <w:footnote w:type="continuationSeparator" w:id="0">
    <w:p w14:paraId="3668E5DE" w14:textId="77777777" w:rsidR="002C3F05" w:rsidRDefault="002C3F05" w:rsidP="005D4FF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F0083B"/>
    <w:multiLevelType w:val="hybridMultilevel"/>
    <w:tmpl w:val="F738CE9C"/>
    <w:lvl w:ilvl="0" w:tplc="BC4E6C38">
      <w:start w:val="1"/>
      <w:numFmt w:val="bullet"/>
      <w:lvlText w:val=""/>
      <w:lvlJc w:val="left"/>
      <w:pPr>
        <w:ind w:left="461" w:hanging="360"/>
      </w:pPr>
      <w:rPr>
        <w:rFonts w:ascii="Wingdings" w:eastAsia="Wingdings" w:hAnsi="Wingdings" w:hint="default"/>
        <w:color w:val="595958"/>
        <w:sz w:val="18"/>
        <w:szCs w:val="18"/>
      </w:rPr>
    </w:lvl>
    <w:lvl w:ilvl="1" w:tplc="F77AC23A">
      <w:start w:val="1"/>
      <w:numFmt w:val="bullet"/>
      <w:lvlText w:val="•"/>
      <w:lvlJc w:val="left"/>
      <w:pPr>
        <w:ind w:left="604" w:hanging="360"/>
      </w:pPr>
      <w:rPr>
        <w:rFonts w:hint="default"/>
      </w:rPr>
    </w:lvl>
    <w:lvl w:ilvl="2" w:tplc="D65299E0">
      <w:start w:val="1"/>
      <w:numFmt w:val="bullet"/>
      <w:lvlText w:val="•"/>
      <w:lvlJc w:val="left"/>
      <w:pPr>
        <w:ind w:left="747" w:hanging="360"/>
      </w:pPr>
      <w:rPr>
        <w:rFonts w:hint="default"/>
      </w:rPr>
    </w:lvl>
    <w:lvl w:ilvl="3" w:tplc="BBE4ADC2">
      <w:start w:val="1"/>
      <w:numFmt w:val="bullet"/>
      <w:lvlText w:val="•"/>
      <w:lvlJc w:val="left"/>
      <w:pPr>
        <w:ind w:left="891" w:hanging="360"/>
      </w:pPr>
      <w:rPr>
        <w:rFonts w:hint="default"/>
      </w:rPr>
    </w:lvl>
    <w:lvl w:ilvl="4" w:tplc="8E9C7FBA">
      <w:start w:val="1"/>
      <w:numFmt w:val="bullet"/>
      <w:lvlText w:val="•"/>
      <w:lvlJc w:val="left"/>
      <w:pPr>
        <w:ind w:left="1034" w:hanging="360"/>
      </w:pPr>
      <w:rPr>
        <w:rFonts w:hint="default"/>
      </w:rPr>
    </w:lvl>
    <w:lvl w:ilvl="5" w:tplc="85DA893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  <w:lvl w:ilvl="6" w:tplc="6FC2D05E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7" w:tplc="1FF44FE4">
      <w:start w:val="1"/>
      <w:numFmt w:val="bullet"/>
      <w:lvlText w:val="•"/>
      <w:lvlJc w:val="left"/>
      <w:pPr>
        <w:ind w:left="1464" w:hanging="360"/>
      </w:pPr>
      <w:rPr>
        <w:rFonts w:hint="default"/>
      </w:rPr>
    </w:lvl>
    <w:lvl w:ilvl="8" w:tplc="6532C126">
      <w:start w:val="1"/>
      <w:numFmt w:val="bullet"/>
      <w:lvlText w:val="•"/>
      <w:lvlJc w:val="left"/>
      <w:pPr>
        <w:ind w:left="1608" w:hanging="360"/>
      </w:pPr>
      <w:rPr>
        <w:rFonts w:hint="default"/>
      </w:rPr>
    </w:lvl>
  </w:abstractNum>
  <w:abstractNum w:abstractNumId="1" w15:restartNumberingAfterBreak="0">
    <w:nsid w:val="224F610A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2" w15:restartNumberingAfterBreak="0">
    <w:nsid w:val="28876B48"/>
    <w:multiLevelType w:val="hybridMultilevel"/>
    <w:tmpl w:val="0E24C5D8"/>
    <w:lvl w:ilvl="0" w:tplc="7514F502">
      <w:start w:val="1"/>
      <w:numFmt w:val="bullet"/>
      <w:lvlText w:val=""/>
      <w:lvlJc w:val="left"/>
      <w:pPr>
        <w:ind w:left="461" w:hanging="360"/>
      </w:pPr>
      <w:rPr>
        <w:rFonts w:ascii="Wingdings" w:eastAsia="Wingdings" w:hAnsi="Wingdings" w:hint="default"/>
        <w:sz w:val="24"/>
        <w:szCs w:val="24"/>
      </w:rPr>
    </w:lvl>
    <w:lvl w:ilvl="1" w:tplc="00703A92">
      <w:start w:val="1"/>
      <w:numFmt w:val="bullet"/>
      <w:lvlText w:val="•"/>
      <w:lvlJc w:val="left"/>
      <w:pPr>
        <w:ind w:left="548" w:hanging="360"/>
      </w:pPr>
      <w:rPr>
        <w:rFonts w:hint="default"/>
      </w:rPr>
    </w:lvl>
    <w:lvl w:ilvl="2" w:tplc="3DBA5842">
      <w:start w:val="1"/>
      <w:numFmt w:val="bullet"/>
      <w:lvlText w:val="•"/>
      <w:lvlJc w:val="left"/>
      <w:pPr>
        <w:ind w:left="635" w:hanging="360"/>
      </w:pPr>
      <w:rPr>
        <w:rFonts w:hint="default"/>
      </w:rPr>
    </w:lvl>
    <w:lvl w:ilvl="3" w:tplc="6FBABEB4">
      <w:start w:val="1"/>
      <w:numFmt w:val="bullet"/>
      <w:lvlText w:val="•"/>
      <w:lvlJc w:val="left"/>
      <w:pPr>
        <w:ind w:left="722" w:hanging="360"/>
      </w:pPr>
      <w:rPr>
        <w:rFonts w:hint="default"/>
      </w:rPr>
    </w:lvl>
    <w:lvl w:ilvl="4" w:tplc="85C8D7B0">
      <w:start w:val="1"/>
      <w:numFmt w:val="bullet"/>
      <w:lvlText w:val="•"/>
      <w:lvlJc w:val="left"/>
      <w:pPr>
        <w:ind w:left="809" w:hanging="360"/>
      </w:pPr>
      <w:rPr>
        <w:rFonts w:hint="default"/>
      </w:rPr>
    </w:lvl>
    <w:lvl w:ilvl="5" w:tplc="0D8E465E">
      <w:start w:val="1"/>
      <w:numFmt w:val="bullet"/>
      <w:lvlText w:val="•"/>
      <w:lvlJc w:val="left"/>
      <w:pPr>
        <w:ind w:left="896" w:hanging="360"/>
      </w:pPr>
      <w:rPr>
        <w:rFonts w:hint="default"/>
      </w:rPr>
    </w:lvl>
    <w:lvl w:ilvl="6" w:tplc="D8D28E26">
      <w:start w:val="1"/>
      <w:numFmt w:val="bullet"/>
      <w:lvlText w:val="•"/>
      <w:lvlJc w:val="left"/>
      <w:pPr>
        <w:ind w:left="983" w:hanging="360"/>
      </w:pPr>
      <w:rPr>
        <w:rFonts w:hint="default"/>
      </w:rPr>
    </w:lvl>
    <w:lvl w:ilvl="7" w:tplc="AAB68422">
      <w:start w:val="1"/>
      <w:numFmt w:val="bullet"/>
      <w:lvlText w:val="•"/>
      <w:lvlJc w:val="left"/>
      <w:pPr>
        <w:ind w:left="1070" w:hanging="360"/>
      </w:pPr>
      <w:rPr>
        <w:rFonts w:hint="default"/>
      </w:rPr>
    </w:lvl>
    <w:lvl w:ilvl="8" w:tplc="9F0AC35E">
      <w:start w:val="1"/>
      <w:numFmt w:val="bullet"/>
      <w:lvlText w:val="•"/>
      <w:lvlJc w:val="left"/>
      <w:pPr>
        <w:ind w:left="1157" w:hanging="360"/>
      </w:pPr>
      <w:rPr>
        <w:rFonts w:hint="default"/>
      </w:rPr>
    </w:lvl>
  </w:abstractNum>
  <w:abstractNum w:abstractNumId="3" w15:restartNumberingAfterBreak="0">
    <w:nsid w:val="2F7141F9"/>
    <w:multiLevelType w:val="hybridMultilevel"/>
    <w:tmpl w:val="ED9E779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35AB74C">
      <w:start w:val="1"/>
      <w:numFmt w:val="bullet"/>
      <w:lvlText w:val="-"/>
      <w:lvlJc w:val="left"/>
      <w:pPr>
        <w:ind w:left="1440" w:hanging="360"/>
      </w:pPr>
      <w:rPr>
        <w:rFonts w:ascii="Courier New" w:hAnsi="Courier New" w:hint="default"/>
        <w:w w:val="99"/>
        <w:sz w:val="22"/>
        <w:szCs w:val="22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2411AB3"/>
    <w:multiLevelType w:val="multilevel"/>
    <w:tmpl w:val="0F323E88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5" w15:restartNumberingAfterBreak="0">
    <w:nsid w:val="372B27F4"/>
    <w:multiLevelType w:val="hybridMultilevel"/>
    <w:tmpl w:val="F66E9D8A"/>
    <w:lvl w:ilvl="0" w:tplc="A6348ED6">
      <w:start w:val="1"/>
      <w:numFmt w:val="bullet"/>
      <w:lvlText w:val=""/>
      <w:lvlJc w:val="left"/>
      <w:pPr>
        <w:ind w:left="461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F77AC23A">
      <w:start w:val="1"/>
      <w:numFmt w:val="bullet"/>
      <w:lvlText w:val="•"/>
      <w:lvlJc w:val="left"/>
      <w:pPr>
        <w:ind w:left="604" w:hanging="360"/>
      </w:pPr>
      <w:rPr>
        <w:rFonts w:hint="default"/>
      </w:rPr>
    </w:lvl>
    <w:lvl w:ilvl="2" w:tplc="D65299E0">
      <w:start w:val="1"/>
      <w:numFmt w:val="bullet"/>
      <w:lvlText w:val="•"/>
      <w:lvlJc w:val="left"/>
      <w:pPr>
        <w:ind w:left="747" w:hanging="360"/>
      </w:pPr>
      <w:rPr>
        <w:rFonts w:hint="default"/>
      </w:rPr>
    </w:lvl>
    <w:lvl w:ilvl="3" w:tplc="BBE4ADC2">
      <w:start w:val="1"/>
      <w:numFmt w:val="bullet"/>
      <w:lvlText w:val="•"/>
      <w:lvlJc w:val="left"/>
      <w:pPr>
        <w:ind w:left="891" w:hanging="360"/>
      </w:pPr>
      <w:rPr>
        <w:rFonts w:hint="default"/>
      </w:rPr>
    </w:lvl>
    <w:lvl w:ilvl="4" w:tplc="8E9C7FBA">
      <w:start w:val="1"/>
      <w:numFmt w:val="bullet"/>
      <w:lvlText w:val="•"/>
      <w:lvlJc w:val="left"/>
      <w:pPr>
        <w:ind w:left="1034" w:hanging="360"/>
      </w:pPr>
      <w:rPr>
        <w:rFonts w:hint="default"/>
      </w:rPr>
    </w:lvl>
    <w:lvl w:ilvl="5" w:tplc="85DA893E">
      <w:start w:val="1"/>
      <w:numFmt w:val="bullet"/>
      <w:lvlText w:val="•"/>
      <w:lvlJc w:val="left"/>
      <w:pPr>
        <w:ind w:left="1178" w:hanging="360"/>
      </w:pPr>
      <w:rPr>
        <w:rFonts w:hint="default"/>
      </w:rPr>
    </w:lvl>
    <w:lvl w:ilvl="6" w:tplc="6FC2D05E">
      <w:start w:val="1"/>
      <w:numFmt w:val="bullet"/>
      <w:lvlText w:val="•"/>
      <w:lvlJc w:val="left"/>
      <w:pPr>
        <w:ind w:left="1321" w:hanging="360"/>
      </w:pPr>
      <w:rPr>
        <w:rFonts w:hint="default"/>
      </w:rPr>
    </w:lvl>
    <w:lvl w:ilvl="7" w:tplc="1FF44FE4">
      <w:start w:val="1"/>
      <w:numFmt w:val="bullet"/>
      <w:lvlText w:val="•"/>
      <w:lvlJc w:val="left"/>
      <w:pPr>
        <w:ind w:left="1464" w:hanging="360"/>
      </w:pPr>
      <w:rPr>
        <w:rFonts w:hint="default"/>
      </w:rPr>
    </w:lvl>
    <w:lvl w:ilvl="8" w:tplc="6532C126">
      <w:start w:val="1"/>
      <w:numFmt w:val="bullet"/>
      <w:lvlText w:val="•"/>
      <w:lvlJc w:val="left"/>
      <w:pPr>
        <w:ind w:left="1608" w:hanging="360"/>
      </w:pPr>
      <w:rPr>
        <w:rFonts w:hint="default"/>
      </w:rPr>
    </w:lvl>
  </w:abstractNum>
  <w:abstractNum w:abstractNumId="6" w15:restartNumberingAfterBreak="0">
    <w:nsid w:val="38055DE7"/>
    <w:multiLevelType w:val="hybridMultilevel"/>
    <w:tmpl w:val="5F360B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8D42E82"/>
    <w:multiLevelType w:val="hybridMultilevel"/>
    <w:tmpl w:val="FA90F3B8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8" w15:restartNumberingAfterBreak="0">
    <w:nsid w:val="5A604FAA"/>
    <w:multiLevelType w:val="hybridMultilevel"/>
    <w:tmpl w:val="CD5029D2"/>
    <w:lvl w:ilvl="0" w:tplc="2DEAD58E">
      <w:start w:val="1"/>
      <w:numFmt w:val="decimal"/>
      <w:lvlText w:val="%1."/>
      <w:lvlJc w:val="left"/>
      <w:pPr>
        <w:ind w:left="720" w:hanging="360"/>
      </w:pPr>
      <w:rPr>
        <w:rFonts w:ascii="Zilla Slab Light" w:hAnsi="Zilla Slab Light" w:hint="default"/>
        <w:color w:val="414042"/>
        <w:sz w:val="22"/>
      </w:rPr>
    </w:lvl>
    <w:lvl w:ilvl="1" w:tplc="A6348ED6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6175086"/>
    <w:multiLevelType w:val="multilevel"/>
    <w:tmpl w:val="FCBC5F6A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color w:val="414042"/>
        <w:sz w:val="22"/>
      </w:rPr>
    </w:lvl>
    <w:lvl w:ilvl="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2">
      <w:start w:val="1"/>
      <w:numFmt w:val="bullet"/>
      <w:lvlText w:val=""/>
      <w:lvlJc w:val="left"/>
      <w:pPr>
        <w:ind w:left="1080" w:hanging="360"/>
      </w:pPr>
      <w:rPr>
        <w:rFonts w:ascii="Symbol" w:hAnsi="Symbol"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0" w15:restartNumberingAfterBreak="0">
    <w:nsid w:val="7D1A3396"/>
    <w:multiLevelType w:val="hybridMultilevel"/>
    <w:tmpl w:val="949CAF3C"/>
    <w:lvl w:ilvl="0" w:tplc="A6348ED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414042"/>
        <w:w w:val="99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1231081">
    <w:abstractNumId w:val="4"/>
  </w:num>
  <w:num w:numId="2" w16cid:durableId="1102649860">
    <w:abstractNumId w:val="1"/>
  </w:num>
  <w:num w:numId="3" w16cid:durableId="738132380">
    <w:abstractNumId w:val="9"/>
  </w:num>
  <w:num w:numId="4" w16cid:durableId="928856017">
    <w:abstractNumId w:val="8"/>
  </w:num>
  <w:num w:numId="5" w16cid:durableId="1752385775">
    <w:abstractNumId w:val="3"/>
  </w:num>
  <w:num w:numId="6" w16cid:durableId="781072272">
    <w:abstractNumId w:val="0"/>
  </w:num>
  <w:num w:numId="7" w16cid:durableId="525213675">
    <w:abstractNumId w:val="2"/>
  </w:num>
  <w:num w:numId="8" w16cid:durableId="1998220081">
    <w:abstractNumId w:val="10"/>
  </w:num>
  <w:num w:numId="9" w16cid:durableId="727874639">
    <w:abstractNumId w:val="5"/>
  </w:num>
  <w:num w:numId="10" w16cid:durableId="108477796">
    <w:abstractNumId w:val="6"/>
  </w:num>
  <w:num w:numId="11" w16cid:durableId="112565599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attachedTemplate r:id="rId1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146C8"/>
    <w:rsid w:val="00010012"/>
    <w:rsid w:val="00033DBF"/>
    <w:rsid w:val="00044ED0"/>
    <w:rsid w:val="0006749A"/>
    <w:rsid w:val="00086140"/>
    <w:rsid w:val="000C1B35"/>
    <w:rsid w:val="000C6757"/>
    <w:rsid w:val="0010310C"/>
    <w:rsid w:val="0016524B"/>
    <w:rsid w:val="00166745"/>
    <w:rsid w:val="001D70EC"/>
    <w:rsid w:val="001E615D"/>
    <w:rsid w:val="00240F37"/>
    <w:rsid w:val="002543E3"/>
    <w:rsid w:val="00267A72"/>
    <w:rsid w:val="002738C7"/>
    <w:rsid w:val="002A7887"/>
    <w:rsid w:val="002B432C"/>
    <w:rsid w:val="002C3F05"/>
    <w:rsid w:val="0030009E"/>
    <w:rsid w:val="00333BC2"/>
    <w:rsid w:val="00353C25"/>
    <w:rsid w:val="004645CD"/>
    <w:rsid w:val="004926EF"/>
    <w:rsid w:val="004B3519"/>
    <w:rsid w:val="004D7BD8"/>
    <w:rsid w:val="0050005D"/>
    <w:rsid w:val="005D4FFF"/>
    <w:rsid w:val="005D5849"/>
    <w:rsid w:val="005D62E5"/>
    <w:rsid w:val="005D67D8"/>
    <w:rsid w:val="005D7A1A"/>
    <w:rsid w:val="005E5EE1"/>
    <w:rsid w:val="00643E23"/>
    <w:rsid w:val="00661C8C"/>
    <w:rsid w:val="006727F8"/>
    <w:rsid w:val="00684277"/>
    <w:rsid w:val="006A29A7"/>
    <w:rsid w:val="006A373F"/>
    <w:rsid w:val="006B3E30"/>
    <w:rsid w:val="007024ED"/>
    <w:rsid w:val="00773C0F"/>
    <w:rsid w:val="007C1A1A"/>
    <w:rsid w:val="007F1D2A"/>
    <w:rsid w:val="00890061"/>
    <w:rsid w:val="008C0A0C"/>
    <w:rsid w:val="008F4D93"/>
    <w:rsid w:val="0093533C"/>
    <w:rsid w:val="00962198"/>
    <w:rsid w:val="009742CA"/>
    <w:rsid w:val="00991AC9"/>
    <w:rsid w:val="009A663C"/>
    <w:rsid w:val="009B5774"/>
    <w:rsid w:val="009C24C6"/>
    <w:rsid w:val="00A01755"/>
    <w:rsid w:val="00A162AB"/>
    <w:rsid w:val="00A25122"/>
    <w:rsid w:val="00A74A0B"/>
    <w:rsid w:val="00A84E40"/>
    <w:rsid w:val="00A86334"/>
    <w:rsid w:val="00AA1192"/>
    <w:rsid w:val="00AA1696"/>
    <w:rsid w:val="00AA1BA9"/>
    <w:rsid w:val="00B15E3A"/>
    <w:rsid w:val="00B71A76"/>
    <w:rsid w:val="00BC0980"/>
    <w:rsid w:val="00BD7C17"/>
    <w:rsid w:val="00C146C8"/>
    <w:rsid w:val="00C2585E"/>
    <w:rsid w:val="00C53C55"/>
    <w:rsid w:val="00C727C4"/>
    <w:rsid w:val="00C73794"/>
    <w:rsid w:val="00C75A80"/>
    <w:rsid w:val="00C839A1"/>
    <w:rsid w:val="00CB1A67"/>
    <w:rsid w:val="00D248E3"/>
    <w:rsid w:val="00D661C4"/>
    <w:rsid w:val="00D931AE"/>
    <w:rsid w:val="00DA700D"/>
    <w:rsid w:val="00DB4135"/>
    <w:rsid w:val="00DC2165"/>
    <w:rsid w:val="00E021E3"/>
    <w:rsid w:val="00E0672E"/>
    <w:rsid w:val="00E303B1"/>
    <w:rsid w:val="00E522CB"/>
    <w:rsid w:val="00E65FE5"/>
    <w:rsid w:val="00E80F25"/>
    <w:rsid w:val="00EC6487"/>
    <w:rsid w:val="00EC76CF"/>
    <w:rsid w:val="00F26ADD"/>
    <w:rsid w:val="00F65E03"/>
    <w:rsid w:val="00FF49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32601938"/>
  <w15:chartTrackingRefBased/>
  <w15:docId w15:val="{E440B452-BE66-4FA3-91A5-200FA33C15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Zilla Slab" w:eastAsia="Calibri" w:hAnsi="Zilla Slab" w:cs="Arial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10012"/>
    <w:pPr>
      <w:widowControl w:val="0"/>
    </w:pPr>
    <w:rPr>
      <w:rFonts w:ascii="Calibri" w:hAnsi="Calibri" w:cs="Times New Roman"/>
      <w:bCs/>
      <w:sz w:val="22"/>
      <w:szCs w:val="22"/>
    </w:rPr>
  </w:style>
  <w:style w:type="paragraph" w:styleId="Heading1">
    <w:name w:val="heading 1"/>
    <w:basedOn w:val="Normal"/>
    <w:next w:val="Normal"/>
    <w:link w:val="Heading1Char"/>
    <w:uiPriority w:val="9"/>
    <w:qFormat/>
    <w:rsid w:val="007024ED"/>
    <w:pPr>
      <w:keepNext/>
      <w:keepLines/>
      <w:spacing w:before="240"/>
      <w:outlineLvl w:val="0"/>
    </w:pPr>
    <w:rPr>
      <w:rFonts w:eastAsia="Times New Roman"/>
      <w:color w:val="B31983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7024ED"/>
    <w:pPr>
      <w:keepNext/>
      <w:keepLines/>
      <w:spacing w:before="40"/>
      <w:outlineLvl w:val="1"/>
    </w:pPr>
    <w:rPr>
      <w:rFonts w:eastAsia="Times New Roman"/>
      <w:color w:val="434E7E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7024ED"/>
    <w:rPr>
      <w:rFonts w:ascii="Zilla Slab" w:eastAsia="Times New Roman" w:hAnsi="Zilla Slab" w:cs="Times New Roman"/>
      <w:color w:val="B31983"/>
      <w:sz w:val="32"/>
      <w:szCs w:val="32"/>
    </w:rPr>
  </w:style>
  <w:style w:type="character" w:customStyle="1" w:styleId="Heading2Char">
    <w:name w:val="Heading 2 Char"/>
    <w:link w:val="Heading2"/>
    <w:uiPriority w:val="9"/>
    <w:rsid w:val="007024ED"/>
    <w:rPr>
      <w:rFonts w:ascii="Zilla Slab" w:eastAsia="Times New Roman" w:hAnsi="Zilla Slab" w:cs="Times New Roman"/>
      <w:color w:val="434E7E"/>
      <w:sz w:val="26"/>
      <w:szCs w:val="26"/>
    </w:rPr>
  </w:style>
  <w:style w:type="paragraph" w:styleId="Title">
    <w:name w:val="Title"/>
    <w:basedOn w:val="Normal"/>
    <w:next w:val="Normal"/>
    <w:link w:val="TitleChar"/>
    <w:uiPriority w:val="10"/>
    <w:qFormat/>
    <w:rsid w:val="007024ED"/>
    <w:pPr>
      <w:contextualSpacing/>
    </w:pPr>
    <w:rPr>
      <w:rFonts w:eastAsia="Times New Roman"/>
      <w:spacing w:val="-10"/>
      <w:kern w:val="28"/>
      <w:sz w:val="44"/>
      <w:szCs w:val="56"/>
    </w:rPr>
  </w:style>
  <w:style w:type="character" w:customStyle="1" w:styleId="TitleChar">
    <w:name w:val="Title Char"/>
    <w:link w:val="Title"/>
    <w:uiPriority w:val="10"/>
    <w:rsid w:val="007024ED"/>
    <w:rPr>
      <w:rFonts w:ascii="Zilla Slab" w:eastAsia="Times New Roman" w:hAnsi="Zilla Slab" w:cs="Times New Roman"/>
      <w:spacing w:val="-10"/>
      <w:kern w:val="28"/>
      <w:sz w:val="44"/>
      <w:szCs w:val="56"/>
    </w:rPr>
  </w:style>
  <w:style w:type="paragraph" w:styleId="Header">
    <w:name w:val="header"/>
    <w:basedOn w:val="Normal"/>
    <w:link w:val="Head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5D4FFF"/>
  </w:style>
  <w:style w:type="paragraph" w:styleId="Footer">
    <w:name w:val="footer"/>
    <w:basedOn w:val="Normal"/>
    <w:link w:val="FooterChar"/>
    <w:uiPriority w:val="99"/>
    <w:unhideWhenUsed/>
    <w:rsid w:val="005D4FFF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5D4FFF"/>
  </w:style>
  <w:style w:type="paragraph" w:styleId="BalloonText">
    <w:name w:val="Balloon Text"/>
    <w:basedOn w:val="Normal"/>
    <w:link w:val="BalloonTextChar"/>
    <w:uiPriority w:val="99"/>
    <w:semiHidden/>
    <w:unhideWhenUsed/>
    <w:rsid w:val="005D4FF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5D4FFF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1"/>
    <w:qFormat/>
    <w:rsid w:val="00AA1BA9"/>
    <w:pPr>
      <w:ind w:left="720"/>
      <w:contextualSpacing/>
    </w:pPr>
  </w:style>
  <w:style w:type="paragraph" w:styleId="BodyText">
    <w:name w:val="Body Text"/>
    <w:basedOn w:val="Normal"/>
    <w:link w:val="BodyTextChar"/>
    <w:uiPriority w:val="1"/>
    <w:qFormat/>
    <w:rsid w:val="00AA1BA9"/>
    <w:pPr>
      <w:ind w:left="839" w:hanging="360"/>
    </w:pPr>
    <w:rPr>
      <w:rFonts w:ascii="Arial" w:eastAsia="Arial" w:hAnsi="Arial"/>
    </w:rPr>
  </w:style>
  <w:style w:type="character" w:customStyle="1" w:styleId="BodyTextChar">
    <w:name w:val="Body Text Char"/>
    <w:link w:val="BodyText"/>
    <w:uiPriority w:val="1"/>
    <w:rsid w:val="00AA1BA9"/>
    <w:rPr>
      <w:rFonts w:ascii="Arial" w:eastAsia="Arial" w:hAnsi="Arial" w:cs="Times New Roman"/>
      <w:bCs/>
      <w:color w:val="auto"/>
      <w:sz w:val="22"/>
      <w:szCs w:val="22"/>
    </w:rPr>
  </w:style>
  <w:style w:type="paragraph" w:customStyle="1" w:styleId="TableParagraph">
    <w:name w:val="Table Paragraph"/>
    <w:basedOn w:val="Normal"/>
    <w:uiPriority w:val="1"/>
    <w:qFormat/>
    <w:rsid w:val="00C146C8"/>
    <w:rPr>
      <w:bCs w:val="0"/>
    </w:rPr>
  </w:style>
  <w:style w:type="table" w:styleId="TableGrid">
    <w:name w:val="Table Grid"/>
    <w:basedOn w:val="TableNormal"/>
    <w:uiPriority w:val="39"/>
    <w:rsid w:val="002A788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png"/><Relationship Id="rId5" Type="http://schemas.openxmlformats.org/officeDocument/2006/relationships/numbering" Target="numbering.xml"/><Relationship Id="rId15" Type="http://schemas.openxmlformats.org/officeDocument/2006/relationships/theme" Target="theme/theme1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smukowski\OneDrive%20-%20irem.org\Documents\Custom%20Office%20Templates\Julie's%20CSP%20template%201.12.202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61977ac2-6d7e-4442-ac93-4e718c87e895" xsi:nil="true"/>
    <lcf76f155ced4ddcb4097134ff3c332f xmlns="02e60da7-5558-41a6-8bd6-e50874f6cd56">
      <Terms xmlns="http://schemas.microsoft.com/office/infopath/2007/PartnerControls"/>
    </lcf76f155ced4ddcb4097134ff3c332f>
    <_dlc_DocId xmlns="61977ac2-6d7e-4442-ac93-4e718c87e895">W2KU7HSAZS44-1164448980-1737781</_dlc_DocId>
    <_dlc_DocIdUrl xmlns="61977ac2-6d7e-4442-ac93-4e718c87e895">
      <Url>https://iremorg.sharepoint.com/sites/Shared/_layouts/15/DocIdRedir.aspx?ID=W2KU7HSAZS44-1164448980-1737781</Url>
      <Description>W2KU7HSAZS44-1164448980-1737781</Description>
    </_dlc_DocIdUrl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02F58676CD0754CA3D34E24A184CCB7" ma:contentTypeVersion="18" ma:contentTypeDescription="Create a new document." ma:contentTypeScope="" ma:versionID="9f595719969571e3ee5779be744d5681">
  <xsd:schema xmlns:xsd="http://www.w3.org/2001/XMLSchema" xmlns:xs="http://www.w3.org/2001/XMLSchema" xmlns:p="http://schemas.microsoft.com/office/2006/metadata/properties" xmlns:ns2="61977ac2-6d7e-4442-ac93-4e718c87e895" xmlns:ns3="02e60da7-5558-41a6-8bd6-e50874f6cd56" targetNamespace="http://schemas.microsoft.com/office/2006/metadata/properties" ma:root="true" ma:fieldsID="b985243db01004369fad0e184b58bbcf" ns2:_="" ns3:_="">
    <xsd:import namespace="61977ac2-6d7e-4442-ac93-4e718c87e895"/>
    <xsd:import namespace="02e60da7-5558-41a6-8bd6-e50874f6cd56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LengthInSeconds" minOccurs="0"/>
                <xsd:element ref="ns3:MediaServiceAutoKeyPoints" minOccurs="0"/>
                <xsd:element ref="ns3:MediaServiceKeyPoints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OCR" minOccurs="0"/>
                <xsd:element ref="ns3:lcf76f155ced4ddcb4097134ff3c332f" minOccurs="0"/>
                <xsd:element ref="ns2:TaxCatchAll" minOccurs="0"/>
                <xsd:element ref="ns3:MediaServiceObjectDetectorVersion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1977ac2-6d7e-4442-ac93-4e718c87e895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Document ID Value" ma:description="The value of the document ID assigned to this item." ma:indexed="true" ma:internalName="_dlc_DocId" ma:readOnly="true">
      <xsd:simpleType>
        <xsd:restriction base="dms:Text"/>
      </xsd:simpleType>
    </xsd:element>
    <xsd:element name="_dlc_DocIdUrl" ma:index="9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  <xsd:element name="SharedWithUsers" ma:index="11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2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TaxCatchAll" ma:index="26" nillable="true" ma:displayName="Taxonomy Catch All Column" ma:hidden="true" ma:list="{dcdacb52-9e9a-4025-8bd0-ffca35f3fefd}" ma:internalName="TaxCatchAll" ma:showField="CatchAllData" ma:web="61977ac2-6d7e-4442-ac93-4e718c87e895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2e60da7-5558-41a6-8bd6-e50874f6cd5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3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4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6" nillable="true" ma:displayName="Tags" ma:internalName="MediaServiceAutoTags" ma:readOnly="true">
      <xsd:simpleType>
        <xsd:restriction base="dms:Text"/>
      </xsd:simpleType>
    </xsd:element>
    <xsd:element name="MediaLengthInSeconds" ma:index="17" nillable="true" ma:displayName="MediaLengthInSeconds" ma:hidden="true" ma:internalName="MediaLengthInSeconds" ma:readOnly="true">
      <xsd:simpleType>
        <xsd:restriction base="dms:Unknown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22" nillable="true" ma:displayName="Location" ma:internalName="MediaServiceLocation" ma:readOnly="true">
      <xsd:simpleType>
        <xsd:restriction base="dms:Text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lcf76f155ced4ddcb4097134ff3c332f" ma:index="25" nillable="true" ma:taxonomy="true" ma:internalName="lcf76f155ced4ddcb4097134ff3c332f" ma:taxonomyFieldName="MediaServiceImageTags" ma:displayName="Image Tags" ma:readOnly="false" ma:fieldId="{5cf76f15-5ced-4ddc-b409-7134ff3c332f}" ma:taxonomyMulti="true" ma:sspId="b354112c-806d-412d-90ae-48f17f08200b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7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8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5C4B32C3-B1D1-4BFB-ADBC-E8E6F3E8ED92}">
  <ds:schemaRefs>
    <ds:schemaRef ds:uri="http://schemas.microsoft.com/sharepoint/events"/>
  </ds:schemaRefs>
</ds:datastoreItem>
</file>

<file path=customXml/itemProps2.xml><?xml version="1.0" encoding="utf-8"?>
<ds:datastoreItem xmlns:ds="http://schemas.openxmlformats.org/officeDocument/2006/customXml" ds:itemID="{FAC79FCA-F8D6-4537-8FC3-325F14391515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A183EC01-10B5-4661-8679-6416D7A7227D}">
  <ds:schemaRefs>
    <ds:schemaRef ds:uri="http://schemas.microsoft.com/office/2006/metadata/properties"/>
    <ds:schemaRef ds:uri="http://schemas.microsoft.com/office/infopath/2007/PartnerControls"/>
    <ds:schemaRef ds:uri="61977ac2-6d7e-4442-ac93-4e718c87e895"/>
    <ds:schemaRef ds:uri="02e60da7-5558-41a6-8bd6-e50874f6cd56"/>
  </ds:schemaRefs>
</ds:datastoreItem>
</file>

<file path=customXml/itemProps4.xml><?xml version="1.0" encoding="utf-8"?>
<ds:datastoreItem xmlns:ds="http://schemas.openxmlformats.org/officeDocument/2006/customXml" ds:itemID="{F0796056-0BF5-4D6E-AFA8-5508E3CCC76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1977ac2-6d7e-4442-ac93-4e718c87e895"/>
    <ds:schemaRef ds:uri="02e60da7-5558-41a6-8bd6-e50874f6cd5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Julie's CSP template 1.12.2021</Template>
  <TotalTime>170</TotalTime>
  <Pages>4</Pages>
  <Words>417</Words>
  <Characters>2379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Beth Smukowski</dc:creator>
  <cp:keywords/>
  <dc:description/>
  <cp:lastModifiedBy>Todd Feist</cp:lastModifiedBy>
  <cp:revision>47</cp:revision>
  <dcterms:created xsi:type="dcterms:W3CDTF">2021-01-25T14:24:00Z</dcterms:created>
  <dcterms:modified xsi:type="dcterms:W3CDTF">2025-04-11T17:21:00Z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0x010100302F58676CD0754CA3D34E24A184CCB7</vt:lpwstr>
  </property>
  <property fmtid="{D5CDD505-2E9C-101B-9397-08002B2CF9AE}" pid="3" name="Order">
    <vt:r8>843800</vt:r8>
  </property>
  <property fmtid="{D5CDD505-2E9C-101B-9397-08002B2CF9AE}" pid="4" name="_dlc_DocIdItemGuid">
    <vt:lpwstr>4431e8dd-1d70-450b-ac91-f1e839e8f80c</vt:lpwstr>
  </property>
</Properties>
</file>